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3E861" w14:textId="77777777" w:rsidR="00BD061A" w:rsidRPr="0021240F" w:rsidRDefault="00BD061A" w:rsidP="00BD061A">
      <w:pPr>
        <w:pStyle w:val="Header"/>
        <w:jc w:val="center"/>
        <w:rPr>
          <w:b/>
          <w:i/>
          <w:sz w:val="32"/>
          <w:szCs w:val="32"/>
        </w:rPr>
      </w:pPr>
      <w:r w:rsidRPr="0021240F">
        <w:rPr>
          <w:b/>
          <w:i/>
          <w:sz w:val="32"/>
          <w:szCs w:val="32"/>
        </w:rPr>
        <w:t>Public Utility Commission of Texas</w:t>
      </w:r>
    </w:p>
    <w:p w14:paraId="6846C719" w14:textId="77777777" w:rsidR="00BD061A" w:rsidRPr="00027AD9" w:rsidRDefault="00BD061A" w:rsidP="00BD061A">
      <w:pPr>
        <w:pStyle w:val="Header"/>
        <w:tabs>
          <w:tab w:val="clear" w:pos="4320"/>
          <w:tab w:val="left" w:pos="1800"/>
          <w:tab w:val="left" w:pos="6840"/>
        </w:tabs>
        <w:spacing w:before="120" w:after="120"/>
        <w:rPr>
          <w:b/>
          <w:sz w:val="24"/>
          <w:szCs w:val="24"/>
        </w:rPr>
      </w:pPr>
      <w:r w:rsidRPr="00027AD9">
        <w:rPr>
          <w:b/>
          <w:sz w:val="24"/>
          <w:szCs w:val="24"/>
        </w:rPr>
        <w:tab/>
      </w:r>
      <w:r w:rsidRPr="00027AD9">
        <w:rPr>
          <w:b/>
          <w:sz w:val="24"/>
          <w:szCs w:val="24"/>
          <w:u w:val="single"/>
        </w:rPr>
        <w:tab/>
      </w:r>
    </w:p>
    <w:p w14:paraId="7E50FFA4" w14:textId="77777777" w:rsidR="00BD061A" w:rsidRPr="00AD4988" w:rsidRDefault="00BD061A" w:rsidP="00BD061A">
      <w:pPr>
        <w:pStyle w:val="Header"/>
        <w:tabs>
          <w:tab w:val="left" w:pos="1980"/>
          <w:tab w:val="left" w:pos="6750"/>
        </w:tabs>
        <w:jc w:val="center"/>
        <w:rPr>
          <w:b/>
          <w:sz w:val="32"/>
          <w:szCs w:val="32"/>
        </w:rPr>
      </w:pPr>
      <w:r w:rsidRPr="00AD4988">
        <w:rPr>
          <w:b/>
          <w:sz w:val="32"/>
          <w:szCs w:val="32"/>
        </w:rPr>
        <w:t>Memorandum</w:t>
      </w:r>
    </w:p>
    <w:p w14:paraId="046C368F" w14:textId="77777777" w:rsidR="00BD061A" w:rsidRPr="00AD4988" w:rsidRDefault="00BD061A" w:rsidP="00BD061A">
      <w:pPr>
        <w:rPr>
          <w:b/>
          <w:sz w:val="32"/>
          <w:szCs w:val="32"/>
        </w:rPr>
      </w:pPr>
    </w:p>
    <w:p w14:paraId="4675C8B7" w14:textId="77777777" w:rsidR="00BD061A" w:rsidRPr="00027AD9" w:rsidRDefault="00BD061A" w:rsidP="00BD061A">
      <w:pPr>
        <w:rPr>
          <w:b/>
          <w:sz w:val="24"/>
          <w:szCs w:val="24"/>
        </w:rPr>
      </w:pPr>
    </w:p>
    <w:p w14:paraId="2FA1FA3C" w14:textId="5099D3AE" w:rsidR="00BD061A" w:rsidRPr="00027AD9" w:rsidRDefault="00BD061A" w:rsidP="00BD061A">
      <w:pPr>
        <w:rPr>
          <w:bCs/>
          <w:sz w:val="24"/>
          <w:szCs w:val="24"/>
        </w:rPr>
      </w:pPr>
      <w:r w:rsidRPr="00027AD9">
        <w:rPr>
          <w:b/>
          <w:sz w:val="24"/>
          <w:szCs w:val="24"/>
        </w:rPr>
        <w:t>TO:</w:t>
      </w:r>
      <w:r w:rsidRPr="00027AD9">
        <w:rPr>
          <w:b/>
          <w:sz w:val="24"/>
          <w:szCs w:val="24"/>
        </w:rPr>
        <w:tab/>
      </w:r>
      <w:r w:rsidRPr="00027AD9">
        <w:rPr>
          <w:b/>
          <w:sz w:val="24"/>
          <w:szCs w:val="24"/>
        </w:rPr>
        <w:tab/>
      </w:r>
      <w:r w:rsidR="0021240F">
        <w:rPr>
          <w:bCs/>
          <w:sz w:val="24"/>
          <w:szCs w:val="24"/>
        </w:rPr>
        <w:t>Interested Parties</w:t>
      </w:r>
    </w:p>
    <w:p w14:paraId="7EC346E2" w14:textId="33BF19AA" w:rsidR="00BD061A" w:rsidRPr="00027AD9" w:rsidRDefault="00BD061A" w:rsidP="5B5AFBD4">
      <w:pPr>
        <w:spacing w:before="240"/>
        <w:rPr>
          <w:bCs/>
          <w:sz w:val="24"/>
          <w:szCs w:val="24"/>
        </w:rPr>
      </w:pPr>
      <w:r w:rsidRPr="00027AD9">
        <w:rPr>
          <w:b/>
          <w:sz w:val="24"/>
          <w:szCs w:val="24"/>
        </w:rPr>
        <w:t>FROM:</w:t>
      </w:r>
      <w:r>
        <w:tab/>
      </w:r>
      <w:r w:rsidR="00DC232A">
        <w:rPr>
          <w:bCs/>
          <w:sz w:val="24"/>
          <w:szCs w:val="24"/>
        </w:rPr>
        <w:t>Harika Basaran</w:t>
      </w:r>
      <w:r w:rsidR="000322F5">
        <w:rPr>
          <w:bCs/>
          <w:sz w:val="24"/>
          <w:szCs w:val="24"/>
        </w:rPr>
        <w:t>- Market Analysis</w:t>
      </w:r>
    </w:p>
    <w:p w14:paraId="24834EC7" w14:textId="03ADE5DB" w:rsidR="00BD061A" w:rsidRPr="00027AD9" w:rsidRDefault="00BD061A" w:rsidP="00BD061A">
      <w:pPr>
        <w:tabs>
          <w:tab w:val="left" w:pos="1170"/>
        </w:tabs>
        <w:spacing w:before="240"/>
        <w:rPr>
          <w:sz w:val="24"/>
          <w:szCs w:val="24"/>
        </w:rPr>
      </w:pPr>
      <w:r w:rsidRPr="00027AD9">
        <w:rPr>
          <w:b/>
          <w:sz w:val="24"/>
          <w:szCs w:val="24"/>
        </w:rPr>
        <w:t>DATE:</w:t>
      </w:r>
      <w:r>
        <w:tab/>
      </w:r>
      <w:r>
        <w:tab/>
      </w:r>
      <w:r w:rsidR="00FF1785" w:rsidRPr="00027AD9">
        <w:rPr>
          <w:bCs/>
          <w:sz w:val="24"/>
          <w:szCs w:val="24"/>
        </w:rPr>
        <w:t>November 10</w:t>
      </w:r>
      <w:r w:rsidR="00E95626" w:rsidRPr="00027AD9">
        <w:rPr>
          <w:bCs/>
          <w:sz w:val="24"/>
          <w:szCs w:val="24"/>
        </w:rPr>
        <w:t xml:space="preserve">, </w:t>
      </w:r>
      <w:r w:rsidR="00E1227C" w:rsidRPr="00027AD9">
        <w:rPr>
          <w:bCs/>
          <w:sz w:val="24"/>
          <w:szCs w:val="24"/>
        </w:rPr>
        <w:t>2022</w:t>
      </w:r>
      <w:r>
        <w:br/>
      </w:r>
    </w:p>
    <w:p w14:paraId="5C71F9BD" w14:textId="40512937" w:rsidR="00BD061A" w:rsidRDefault="00BD061A" w:rsidP="00C33FE9">
      <w:pPr>
        <w:tabs>
          <w:tab w:val="left" w:pos="1170"/>
        </w:tabs>
        <w:spacing w:before="120"/>
        <w:ind w:right="-144"/>
        <w:rPr>
          <w:i/>
          <w:iCs/>
          <w:sz w:val="24"/>
          <w:szCs w:val="24"/>
        </w:rPr>
      </w:pPr>
      <w:r w:rsidRPr="00027AD9">
        <w:rPr>
          <w:b/>
          <w:sz w:val="24"/>
          <w:szCs w:val="24"/>
        </w:rPr>
        <w:t>RE:</w:t>
      </w:r>
      <w:r>
        <w:tab/>
      </w:r>
      <w:r w:rsidR="00584AA9">
        <w:rPr>
          <w:b/>
          <w:bCs/>
          <w:sz w:val="24"/>
          <w:szCs w:val="24"/>
        </w:rPr>
        <w:tab/>
        <w:t xml:space="preserve"> </w:t>
      </w:r>
      <w:r w:rsidR="00DB661B" w:rsidRPr="27CE7B55">
        <w:rPr>
          <w:sz w:val="24"/>
          <w:szCs w:val="24"/>
        </w:rPr>
        <w:t xml:space="preserve">Project </w:t>
      </w:r>
      <w:r w:rsidR="005501AA" w:rsidRPr="27CE7B55">
        <w:rPr>
          <w:sz w:val="24"/>
          <w:szCs w:val="24"/>
        </w:rPr>
        <w:t>No.</w:t>
      </w:r>
      <w:r w:rsidR="00DB661B" w:rsidRPr="27CE7B55">
        <w:rPr>
          <w:sz w:val="24"/>
          <w:szCs w:val="24"/>
        </w:rPr>
        <w:t xml:space="preserve"> 52373</w:t>
      </w:r>
      <w:r w:rsidR="00BF7039">
        <w:rPr>
          <w:sz w:val="24"/>
          <w:szCs w:val="24"/>
        </w:rPr>
        <w:t>-</w:t>
      </w:r>
      <w:r w:rsidR="00DB661B">
        <w:t xml:space="preserve"> </w:t>
      </w:r>
      <w:r w:rsidR="00BF7039">
        <w:rPr>
          <w:i/>
          <w:iCs/>
          <w:sz w:val="24"/>
          <w:szCs w:val="24"/>
        </w:rPr>
        <w:t>Review of Wholesale Market Design</w:t>
      </w:r>
      <w:r w:rsidR="00E35D3F" w:rsidRPr="00027AD9">
        <w:rPr>
          <w:i/>
          <w:iCs/>
          <w:sz w:val="24"/>
          <w:szCs w:val="24"/>
        </w:rPr>
        <w:t xml:space="preserve"> </w:t>
      </w:r>
    </w:p>
    <w:p w14:paraId="5970DB88" w14:textId="10953E3C" w:rsidR="001D469D" w:rsidRPr="00027AD9" w:rsidRDefault="001D469D" w:rsidP="00C33FE9">
      <w:pPr>
        <w:tabs>
          <w:tab w:val="left" w:pos="1170"/>
        </w:tabs>
        <w:spacing w:before="120"/>
        <w:ind w:left="864" w:right="-144" w:hanging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 w:rsidR="00C33FE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Project No. 54335- </w:t>
      </w:r>
      <w:r w:rsidRPr="001D469D">
        <w:rPr>
          <w:i/>
          <w:iCs/>
          <w:sz w:val="24"/>
          <w:szCs w:val="24"/>
        </w:rPr>
        <w:t xml:space="preserve">Review of Market Reform Assessment Produced by Energy </w:t>
      </w:r>
      <w:r>
        <w:rPr>
          <w:i/>
          <w:iCs/>
          <w:sz w:val="24"/>
          <w:szCs w:val="24"/>
        </w:rPr>
        <w:t xml:space="preserve">     </w:t>
      </w:r>
      <w:r w:rsidR="00B461BC">
        <w:rPr>
          <w:i/>
          <w:iCs/>
          <w:sz w:val="24"/>
          <w:szCs w:val="24"/>
        </w:rPr>
        <w:t xml:space="preserve">  </w:t>
      </w:r>
      <w:r w:rsidR="00AD4988">
        <w:rPr>
          <w:i/>
          <w:iCs/>
          <w:sz w:val="24"/>
          <w:szCs w:val="24"/>
        </w:rPr>
        <w:t xml:space="preserve"> </w:t>
      </w:r>
      <w:r w:rsidRPr="001D469D">
        <w:rPr>
          <w:i/>
          <w:iCs/>
          <w:sz w:val="24"/>
          <w:szCs w:val="24"/>
        </w:rPr>
        <w:t>and Environmental Economics, Inc. (E3)</w:t>
      </w:r>
    </w:p>
    <w:p w14:paraId="1B86B283" w14:textId="77777777" w:rsidR="00BD061A" w:rsidRPr="00027AD9" w:rsidRDefault="00BD061A" w:rsidP="00BD061A">
      <w:pPr>
        <w:pBdr>
          <w:bottom w:val="double" w:sz="6" w:space="1" w:color="auto"/>
        </w:pBdr>
        <w:tabs>
          <w:tab w:val="left" w:pos="1170"/>
        </w:tabs>
        <w:rPr>
          <w:sz w:val="24"/>
          <w:szCs w:val="24"/>
        </w:rPr>
      </w:pPr>
    </w:p>
    <w:p w14:paraId="4BE55DA1" w14:textId="77777777" w:rsidR="001E6880" w:rsidRDefault="001E6880" w:rsidP="00BD061A">
      <w:pPr>
        <w:jc w:val="both"/>
      </w:pPr>
    </w:p>
    <w:p w14:paraId="197AFFD1" w14:textId="625E7E7A" w:rsidR="00BD061A" w:rsidRPr="00584AA9" w:rsidRDefault="001E6880" w:rsidP="00BD061A">
      <w:pPr>
        <w:jc w:val="both"/>
        <w:rPr>
          <w:sz w:val="24"/>
          <w:szCs w:val="24"/>
        </w:rPr>
      </w:pPr>
      <w:r w:rsidRPr="00584AA9">
        <w:rPr>
          <w:sz w:val="24"/>
          <w:szCs w:val="24"/>
        </w:rPr>
        <w:t>Project 5</w:t>
      </w:r>
      <w:r w:rsidRPr="00584AA9">
        <w:rPr>
          <w:sz w:val="24"/>
          <w:szCs w:val="24"/>
        </w:rPr>
        <w:t>4335</w:t>
      </w:r>
      <w:r w:rsidRPr="00584AA9">
        <w:rPr>
          <w:sz w:val="24"/>
          <w:szCs w:val="24"/>
        </w:rPr>
        <w:t xml:space="preserve"> has been opened </w:t>
      </w:r>
      <w:r w:rsidRPr="00584AA9">
        <w:rPr>
          <w:sz w:val="24"/>
          <w:szCs w:val="24"/>
        </w:rPr>
        <w:t xml:space="preserve">for the </w:t>
      </w:r>
      <w:r w:rsidR="00584AA9" w:rsidRPr="00584AA9">
        <w:rPr>
          <w:color w:val="333333"/>
          <w:sz w:val="24"/>
          <w:szCs w:val="24"/>
          <w:shd w:val="clear" w:color="auto" w:fill="FFFFFF"/>
        </w:rPr>
        <w:t>Review of Market Reform Assessment Produced by Energy and Environmental Economics, Inc. (E3)</w:t>
      </w:r>
    </w:p>
    <w:sectPr w:rsidR="00BD061A" w:rsidRPr="00584AA9" w:rsidSect="00E122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A06E3" w14:textId="77777777" w:rsidR="00580F96" w:rsidRDefault="00580F96">
      <w:r>
        <w:separator/>
      </w:r>
    </w:p>
  </w:endnote>
  <w:endnote w:type="continuationSeparator" w:id="0">
    <w:p w14:paraId="16F03508" w14:textId="77777777" w:rsidR="00580F96" w:rsidRDefault="00580F96">
      <w:r>
        <w:continuationSeparator/>
      </w:r>
    </w:p>
  </w:endnote>
  <w:endnote w:type="continuationNotice" w:id="1">
    <w:p w14:paraId="64A7A507" w14:textId="77777777" w:rsidR="00580F96" w:rsidRDefault="00580F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5FF66" w14:textId="77777777" w:rsidR="003979F3" w:rsidRDefault="00397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6D7DC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BA311" w14:textId="77777777" w:rsidR="003979F3" w:rsidRDefault="00397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2526F" w14:textId="77777777" w:rsidR="00580F96" w:rsidRDefault="00580F96">
      <w:r>
        <w:separator/>
      </w:r>
    </w:p>
  </w:footnote>
  <w:footnote w:type="continuationSeparator" w:id="0">
    <w:p w14:paraId="7CA57E66" w14:textId="77777777" w:rsidR="00580F96" w:rsidRDefault="00580F96">
      <w:r>
        <w:continuationSeparator/>
      </w:r>
    </w:p>
  </w:footnote>
  <w:footnote w:type="continuationNotice" w:id="1">
    <w:p w14:paraId="33ADB9CC" w14:textId="77777777" w:rsidR="00580F96" w:rsidRDefault="00580F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78792" w14:textId="77777777" w:rsidR="003979F3" w:rsidRDefault="00397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12E1" w14:textId="1CB55D2F" w:rsidR="008E3872" w:rsidRPr="00BD061A" w:rsidRDefault="008E3872" w:rsidP="00BD061A">
    <w:pPr>
      <w:pStyle w:val="Header"/>
      <w:tabs>
        <w:tab w:val="left" w:pos="1980"/>
        <w:tab w:val="left" w:pos="6750"/>
      </w:tabs>
      <w:jc w:val="center"/>
      <w:rPr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24701" w14:textId="77777777" w:rsidR="003979F3" w:rsidRDefault="00397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85A"/>
    <w:multiLevelType w:val="hybridMultilevel"/>
    <w:tmpl w:val="3C4A311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608F6"/>
    <w:multiLevelType w:val="hybridMultilevel"/>
    <w:tmpl w:val="D34CB2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551DF"/>
    <w:multiLevelType w:val="hybridMultilevel"/>
    <w:tmpl w:val="06F06924"/>
    <w:lvl w:ilvl="0" w:tplc="0636B7F4">
      <w:start w:val="1"/>
      <w:numFmt w:val="decimal"/>
      <w:lvlText w:val="%1)"/>
      <w:lvlJc w:val="left"/>
      <w:pPr>
        <w:ind w:left="36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2D0521"/>
    <w:multiLevelType w:val="hybridMultilevel"/>
    <w:tmpl w:val="C6264DB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83E6D"/>
    <w:multiLevelType w:val="hybridMultilevel"/>
    <w:tmpl w:val="5770D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653ACB"/>
    <w:multiLevelType w:val="hybridMultilevel"/>
    <w:tmpl w:val="857AFE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6BBD"/>
    <w:multiLevelType w:val="hybridMultilevel"/>
    <w:tmpl w:val="EB8E34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D7A3616"/>
    <w:multiLevelType w:val="hybridMultilevel"/>
    <w:tmpl w:val="D9EE11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72B56"/>
    <w:multiLevelType w:val="hybridMultilevel"/>
    <w:tmpl w:val="7A268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D5DB6"/>
    <w:multiLevelType w:val="hybridMultilevel"/>
    <w:tmpl w:val="98384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10608A"/>
    <w:multiLevelType w:val="hybridMultilevel"/>
    <w:tmpl w:val="C9D81F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9D30D20"/>
    <w:multiLevelType w:val="hybridMultilevel"/>
    <w:tmpl w:val="4968A9B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096D34"/>
    <w:multiLevelType w:val="hybridMultilevel"/>
    <w:tmpl w:val="D39A6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2A6FFA"/>
    <w:multiLevelType w:val="hybridMultilevel"/>
    <w:tmpl w:val="FFB20F84"/>
    <w:lvl w:ilvl="0" w:tplc="5D46C71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9E7F5F"/>
    <w:multiLevelType w:val="hybridMultilevel"/>
    <w:tmpl w:val="B330D13C"/>
    <w:lvl w:ilvl="0" w:tplc="913054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20192"/>
    <w:multiLevelType w:val="hybridMultilevel"/>
    <w:tmpl w:val="8AC2B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D0709"/>
    <w:multiLevelType w:val="hybridMultilevel"/>
    <w:tmpl w:val="F4F276D0"/>
    <w:lvl w:ilvl="0" w:tplc="9230C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E6057"/>
    <w:multiLevelType w:val="hybridMultilevel"/>
    <w:tmpl w:val="B5EE0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14"/>
  </w:num>
  <w:num w:numId="5">
    <w:abstractNumId w:val="5"/>
  </w:num>
  <w:num w:numId="6">
    <w:abstractNumId w:val="0"/>
  </w:num>
  <w:num w:numId="7">
    <w:abstractNumId w:val="3"/>
  </w:num>
  <w:num w:numId="8">
    <w:abstractNumId w:val="2"/>
  </w:num>
  <w:num w:numId="9">
    <w:abstractNumId w:val="15"/>
  </w:num>
  <w:num w:numId="10">
    <w:abstractNumId w:val="7"/>
  </w:num>
  <w:num w:numId="11">
    <w:abstractNumId w:val="17"/>
  </w:num>
  <w:num w:numId="12">
    <w:abstractNumId w:val="21"/>
  </w:num>
  <w:num w:numId="13">
    <w:abstractNumId w:val="9"/>
  </w:num>
  <w:num w:numId="14">
    <w:abstractNumId w:val="20"/>
  </w:num>
  <w:num w:numId="15">
    <w:abstractNumId w:val="11"/>
  </w:num>
  <w:num w:numId="16">
    <w:abstractNumId w:val="13"/>
  </w:num>
  <w:num w:numId="17">
    <w:abstractNumId w:val="22"/>
  </w:num>
  <w:num w:numId="18">
    <w:abstractNumId w:val="19"/>
  </w:num>
  <w:num w:numId="19">
    <w:abstractNumId w:val="12"/>
  </w:num>
  <w:num w:numId="20">
    <w:abstractNumId w:val="16"/>
  </w:num>
  <w:num w:numId="21">
    <w:abstractNumId w:val="8"/>
  </w:num>
  <w:num w:numId="22">
    <w:abstractNumId w:val="4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4C"/>
    <w:rsid w:val="00000E8A"/>
    <w:rsid w:val="00003609"/>
    <w:rsid w:val="00003BBE"/>
    <w:rsid w:val="00004177"/>
    <w:rsid w:val="000046C2"/>
    <w:rsid w:val="00005682"/>
    <w:rsid w:val="0000627F"/>
    <w:rsid w:val="0000686B"/>
    <w:rsid w:val="00006FBF"/>
    <w:rsid w:val="000074E6"/>
    <w:rsid w:val="00011053"/>
    <w:rsid w:val="00013922"/>
    <w:rsid w:val="00014C26"/>
    <w:rsid w:val="00014F44"/>
    <w:rsid w:val="0002396E"/>
    <w:rsid w:val="0002441F"/>
    <w:rsid w:val="00024455"/>
    <w:rsid w:val="0002496D"/>
    <w:rsid w:val="00024C16"/>
    <w:rsid w:val="00025037"/>
    <w:rsid w:val="00026729"/>
    <w:rsid w:val="00027562"/>
    <w:rsid w:val="00027AD9"/>
    <w:rsid w:val="00031FE6"/>
    <w:rsid w:val="000322F5"/>
    <w:rsid w:val="00033546"/>
    <w:rsid w:val="00033F07"/>
    <w:rsid w:val="000353BB"/>
    <w:rsid w:val="000354FD"/>
    <w:rsid w:val="000368F0"/>
    <w:rsid w:val="00036FE5"/>
    <w:rsid w:val="00037845"/>
    <w:rsid w:val="000405E5"/>
    <w:rsid w:val="00042B7A"/>
    <w:rsid w:val="0004334F"/>
    <w:rsid w:val="00044036"/>
    <w:rsid w:val="00047D66"/>
    <w:rsid w:val="00050255"/>
    <w:rsid w:val="000502FB"/>
    <w:rsid w:val="0005417B"/>
    <w:rsid w:val="000547D9"/>
    <w:rsid w:val="00054965"/>
    <w:rsid w:val="00055245"/>
    <w:rsid w:val="0005550F"/>
    <w:rsid w:val="00055834"/>
    <w:rsid w:val="00056F29"/>
    <w:rsid w:val="00060944"/>
    <w:rsid w:val="00060EBB"/>
    <w:rsid w:val="00061997"/>
    <w:rsid w:val="00061D8D"/>
    <w:rsid w:val="000631CD"/>
    <w:rsid w:val="000639B3"/>
    <w:rsid w:val="00063A8E"/>
    <w:rsid w:val="00066CE6"/>
    <w:rsid w:val="00066E02"/>
    <w:rsid w:val="000679D0"/>
    <w:rsid w:val="00070933"/>
    <w:rsid w:val="00074252"/>
    <w:rsid w:val="00077B5C"/>
    <w:rsid w:val="00081929"/>
    <w:rsid w:val="00081BBD"/>
    <w:rsid w:val="000829E0"/>
    <w:rsid w:val="000849DE"/>
    <w:rsid w:val="00085503"/>
    <w:rsid w:val="00086386"/>
    <w:rsid w:val="00086A8D"/>
    <w:rsid w:val="00087CD6"/>
    <w:rsid w:val="00090768"/>
    <w:rsid w:val="00090776"/>
    <w:rsid w:val="00091995"/>
    <w:rsid w:val="00093A0A"/>
    <w:rsid w:val="00093A2D"/>
    <w:rsid w:val="00094FC0"/>
    <w:rsid w:val="0009637A"/>
    <w:rsid w:val="000972A0"/>
    <w:rsid w:val="0009794A"/>
    <w:rsid w:val="000A0AC3"/>
    <w:rsid w:val="000A143C"/>
    <w:rsid w:val="000A1A90"/>
    <w:rsid w:val="000A1E02"/>
    <w:rsid w:val="000A44F6"/>
    <w:rsid w:val="000A5CAA"/>
    <w:rsid w:val="000A6A6B"/>
    <w:rsid w:val="000B1C68"/>
    <w:rsid w:val="000B2932"/>
    <w:rsid w:val="000B7851"/>
    <w:rsid w:val="000C0271"/>
    <w:rsid w:val="000C04C7"/>
    <w:rsid w:val="000C1642"/>
    <w:rsid w:val="000C2116"/>
    <w:rsid w:val="000C3FCD"/>
    <w:rsid w:val="000C58B2"/>
    <w:rsid w:val="000C6965"/>
    <w:rsid w:val="000C7248"/>
    <w:rsid w:val="000D036A"/>
    <w:rsid w:val="000D3496"/>
    <w:rsid w:val="000D3F63"/>
    <w:rsid w:val="000D3FE3"/>
    <w:rsid w:val="000D4A14"/>
    <w:rsid w:val="000D7B8B"/>
    <w:rsid w:val="000E3934"/>
    <w:rsid w:val="000E731C"/>
    <w:rsid w:val="000E7328"/>
    <w:rsid w:val="000E7BC0"/>
    <w:rsid w:val="000F029D"/>
    <w:rsid w:val="000F11CE"/>
    <w:rsid w:val="000F53B7"/>
    <w:rsid w:val="000F5B83"/>
    <w:rsid w:val="000F5FE4"/>
    <w:rsid w:val="000F6F88"/>
    <w:rsid w:val="001019E9"/>
    <w:rsid w:val="00101F03"/>
    <w:rsid w:val="0010277D"/>
    <w:rsid w:val="001028FC"/>
    <w:rsid w:val="00102EEA"/>
    <w:rsid w:val="0010309F"/>
    <w:rsid w:val="001030F4"/>
    <w:rsid w:val="001034C3"/>
    <w:rsid w:val="0010425B"/>
    <w:rsid w:val="0010594C"/>
    <w:rsid w:val="00106E88"/>
    <w:rsid w:val="001125E9"/>
    <w:rsid w:val="00113741"/>
    <w:rsid w:val="0011378A"/>
    <w:rsid w:val="00113B4D"/>
    <w:rsid w:val="0011491D"/>
    <w:rsid w:val="00117383"/>
    <w:rsid w:val="00117B26"/>
    <w:rsid w:val="00117C96"/>
    <w:rsid w:val="00122086"/>
    <w:rsid w:val="00124720"/>
    <w:rsid w:val="00124C0E"/>
    <w:rsid w:val="00125020"/>
    <w:rsid w:val="001306F3"/>
    <w:rsid w:val="00134A3F"/>
    <w:rsid w:val="00135DFD"/>
    <w:rsid w:val="001367FF"/>
    <w:rsid w:val="00144845"/>
    <w:rsid w:val="0014604E"/>
    <w:rsid w:val="00147045"/>
    <w:rsid w:val="001523D8"/>
    <w:rsid w:val="00154B0C"/>
    <w:rsid w:val="00154D00"/>
    <w:rsid w:val="00157223"/>
    <w:rsid w:val="00157667"/>
    <w:rsid w:val="00157F7A"/>
    <w:rsid w:val="001604FF"/>
    <w:rsid w:val="00160C5E"/>
    <w:rsid w:val="00161510"/>
    <w:rsid w:val="001628FE"/>
    <w:rsid w:val="00162E81"/>
    <w:rsid w:val="0016364C"/>
    <w:rsid w:val="00163DE9"/>
    <w:rsid w:val="00164908"/>
    <w:rsid w:val="00165028"/>
    <w:rsid w:val="00166B64"/>
    <w:rsid w:val="00167E58"/>
    <w:rsid w:val="001700CD"/>
    <w:rsid w:val="00170130"/>
    <w:rsid w:val="00170A5F"/>
    <w:rsid w:val="00172C7F"/>
    <w:rsid w:val="00173504"/>
    <w:rsid w:val="00173793"/>
    <w:rsid w:val="001809AF"/>
    <w:rsid w:val="001851E8"/>
    <w:rsid w:val="001862A7"/>
    <w:rsid w:val="001913B5"/>
    <w:rsid w:val="00193DFE"/>
    <w:rsid w:val="00195A5E"/>
    <w:rsid w:val="001962D8"/>
    <w:rsid w:val="001967C5"/>
    <w:rsid w:val="001A195D"/>
    <w:rsid w:val="001A31C1"/>
    <w:rsid w:val="001A40AC"/>
    <w:rsid w:val="001A4F04"/>
    <w:rsid w:val="001A5AAF"/>
    <w:rsid w:val="001A7A73"/>
    <w:rsid w:val="001B37DF"/>
    <w:rsid w:val="001B4652"/>
    <w:rsid w:val="001B47A5"/>
    <w:rsid w:val="001B4B64"/>
    <w:rsid w:val="001B6339"/>
    <w:rsid w:val="001B6968"/>
    <w:rsid w:val="001C0901"/>
    <w:rsid w:val="001D16AB"/>
    <w:rsid w:val="001D1BF4"/>
    <w:rsid w:val="001D3BC0"/>
    <w:rsid w:val="001D3C76"/>
    <w:rsid w:val="001D452F"/>
    <w:rsid w:val="001D469D"/>
    <w:rsid w:val="001D4AE5"/>
    <w:rsid w:val="001D5292"/>
    <w:rsid w:val="001D587F"/>
    <w:rsid w:val="001D5AEB"/>
    <w:rsid w:val="001D5BF8"/>
    <w:rsid w:val="001D689E"/>
    <w:rsid w:val="001E2961"/>
    <w:rsid w:val="001E436E"/>
    <w:rsid w:val="001E6880"/>
    <w:rsid w:val="001E69AC"/>
    <w:rsid w:val="001F0229"/>
    <w:rsid w:val="001F0C16"/>
    <w:rsid w:val="001F1734"/>
    <w:rsid w:val="001F218B"/>
    <w:rsid w:val="001F290D"/>
    <w:rsid w:val="001F3691"/>
    <w:rsid w:val="001F6E59"/>
    <w:rsid w:val="001F74E1"/>
    <w:rsid w:val="00205397"/>
    <w:rsid w:val="00205447"/>
    <w:rsid w:val="002056B7"/>
    <w:rsid w:val="00210A0A"/>
    <w:rsid w:val="0021240F"/>
    <w:rsid w:val="002132FD"/>
    <w:rsid w:val="00215FC7"/>
    <w:rsid w:val="00216D16"/>
    <w:rsid w:val="0021780E"/>
    <w:rsid w:val="00220ED9"/>
    <w:rsid w:val="00221ECA"/>
    <w:rsid w:val="002225E5"/>
    <w:rsid w:val="0022283E"/>
    <w:rsid w:val="00222A29"/>
    <w:rsid w:val="00222F62"/>
    <w:rsid w:val="00225353"/>
    <w:rsid w:val="002253A9"/>
    <w:rsid w:val="00225455"/>
    <w:rsid w:val="00226503"/>
    <w:rsid w:val="0022716F"/>
    <w:rsid w:val="00227442"/>
    <w:rsid w:val="002278F6"/>
    <w:rsid w:val="00230299"/>
    <w:rsid w:val="00231EBA"/>
    <w:rsid w:val="00234CD5"/>
    <w:rsid w:val="002401E5"/>
    <w:rsid w:val="002416E7"/>
    <w:rsid w:val="002426A9"/>
    <w:rsid w:val="002439A0"/>
    <w:rsid w:val="00244EDB"/>
    <w:rsid w:val="00245C43"/>
    <w:rsid w:val="00246CE7"/>
    <w:rsid w:val="0024700B"/>
    <w:rsid w:val="00249366"/>
    <w:rsid w:val="002535A9"/>
    <w:rsid w:val="00253E78"/>
    <w:rsid w:val="00254AEE"/>
    <w:rsid w:val="0025564B"/>
    <w:rsid w:val="00255D73"/>
    <w:rsid w:val="0026156F"/>
    <w:rsid w:val="002624E2"/>
    <w:rsid w:val="00262BA4"/>
    <w:rsid w:val="00263039"/>
    <w:rsid w:val="002639D6"/>
    <w:rsid w:val="002653F1"/>
    <w:rsid w:val="002659C5"/>
    <w:rsid w:val="00265C6C"/>
    <w:rsid w:val="00266386"/>
    <w:rsid w:val="0026665C"/>
    <w:rsid w:val="0027046C"/>
    <w:rsid w:val="00270EC6"/>
    <w:rsid w:val="00273647"/>
    <w:rsid w:val="00273BB7"/>
    <w:rsid w:val="00273E05"/>
    <w:rsid w:val="00274FA0"/>
    <w:rsid w:val="002750C1"/>
    <w:rsid w:val="0027525F"/>
    <w:rsid w:val="00275585"/>
    <w:rsid w:val="00276739"/>
    <w:rsid w:val="002770F0"/>
    <w:rsid w:val="00281156"/>
    <w:rsid w:val="00281EE0"/>
    <w:rsid w:val="0028248B"/>
    <w:rsid w:val="00283ED9"/>
    <w:rsid w:val="00286895"/>
    <w:rsid w:val="0028779D"/>
    <w:rsid w:val="00287883"/>
    <w:rsid w:val="0028BFF2"/>
    <w:rsid w:val="0029283F"/>
    <w:rsid w:val="00294041"/>
    <w:rsid w:val="00294523"/>
    <w:rsid w:val="0029467E"/>
    <w:rsid w:val="00295039"/>
    <w:rsid w:val="0029561B"/>
    <w:rsid w:val="00295706"/>
    <w:rsid w:val="002A1A24"/>
    <w:rsid w:val="002A1D41"/>
    <w:rsid w:val="002A3742"/>
    <w:rsid w:val="002A455C"/>
    <w:rsid w:val="002A7A90"/>
    <w:rsid w:val="002B177C"/>
    <w:rsid w:val="002B2A3F"/>
    <w:rsid w:val="002B3F64"/>
    <w:rsid w:val="002B4D8A"/>
    <w:rsid w:val="002B66E9"/>
    <w:rsid w:val="002B6E24"/>
    <w:rsid w:val="002B79C2"/>
    <w:rsid w:val="002B7C7E"/>
    <w:rsid w:val="002C1D4A"/>
    <w:rsid w:val="002C6F65"/>
    <w:rsid w:val="002D3314"/>
    <w:rsid w:val="002D6A07"/>
    <w:rsid w:val="002D73E3"/>
    <w:rsid w:val="002E2D5B"/>
    <w:rsid w:val="002E4076"/>
    <w:rsid w:val="002E561C"/>
    <w:rsid w:val="002E5839"/>
    <w:rsid w:val="002E7792"/>
    <w:rsid w:val="002F02AB"/>
    <w:rsid w:val="002F0972"/>
    <w:rsid w:val="002F1FC9"/>
    <w:rsid w:val="002F327B"/>
    <w:rsid w:val="002F372D"/>
    <w:rsid w:val="002F44F8"/>
    <w:rsid w:val="002F50DF"/>
    <w:rsid w:val="002F5603"/>
    <w:rsid w:val="002F6860"/>
    <w:rsid w:val="002F7A60"/>
    <w:rsid w:val="002F7A87"/>
    <w:rsid w:val="00300CAA"/>
    <w:rsid w:val="00300CC1"/>
    <w:rsid w:val="003015C2"/>
    <w:rsid w:val="00302307"/>
    <w:rsid w:val="00303377"/>
    <w:rsid w:val="00303B28"/>
    <w:rsid w:val="00304C59"/>
    <w:rsid w:val="00304EE9"/>
    <w:rsid w:val="00305AAC"/>
    <w:rsid w:val="00307419"/>
    <w:rsid w:val="00310A3B"/>
    <w:rsid w:val="00312738"/>
    <w:rsid w:val="00313B39"/>
    <w:rsid w:val="003142A3"/>
    <w:rsid w:val="00316E79"/>
    <w:rsid w:val="00320779"/>
    <w:rsid w:val="00321AF3"/>
    <w:rsid w:val="00322030"/>
    <w:rsid w:val="00322BFD"/>
    <w:rsid w:val="003247FF"/>
    <w:rsid w:val="003256E0"/>
    <w:rsid w:val="00326A06"/>
    <w:rsid w:val="00332F11"/>
    <w:rsid w:val="00337C19"/>
    <w:rsid w:val="003432FF"/>
    <w:rsid w:val="0034623C"/>
    <w:rsid w:val="00352AD4"/>
    <w:rsid w:val="00353E91"/>
    <w:rsid w:val="00353FFD"/>
    <w:rsid w:val="003541A0"/>
    <w:rsid w:val="003561E8"/>
    <w:rsid w:val="00362F50"/>
    <w:rsid w:val="00365416"/>
    <w:rsid w:val="0037215A"/>
    <w:rsid w:val="00373330"/>
    <w:rsid w:val="0037393D"/>
    <w:rsid w:val="00373AB7"/>
    <w:rsid w:val="00373CC4"/>
    <w:rsid w:val="00375133"/>
    <w:rsid w:val="00375F77"/>
    <w:rsid w:val="0037645F"/>
    <w:rsid w:val="00376DF6"/>
    <w:rsid w:val="003770DF"/>
    <w:rsid w:val="00377175"/>
    <w:rsid w:val="003776D8"/>
    <w:rsid w:val="00377A3B"/>
    <w:rsid w:val="003818BB"/>
    <w:rsid w:val="00393190"/>
    <w:rsid w:val="00394573"/>
    <w:rsid w:val="003973EE"/>
    <w:rsid w:val="003979F3"/>
    <w:rsid w:val="003A0E40"/>
    <w:rsid w:val="003A2350"/>
    <w:rsid w:val="003A4352"/>
    <w:rsid w:val="003A45EA"/>
    <w:rsid w:val="003A4D51"/>
    <w:rsid w:val="003A55CD"/>
    <w:rsid w:val="003A723E"/>
    <w:rsid w:val="003A7FF8"/>
    <w:rsid w:val="003B0389"/>
    <w:rsid w:val="003B05E3"/>
    <w:rsid w:val="003B0723"/>
    <w:rsid w:val="003B0ABB"/>
    <w:rsid w:val="003B27AE"/>
    <w:rsid w:val="003B32D2"/>
    <w:rsid w:val="003B4089"/>
    <w:rsid w:val="003B506E"/>
    <w:rsid w:val="003B52C1"/>
    <w:rsid w:val="003B66E8"/>
    <w:rsid w:val="003B7042"/>
    <w:rsid w:val="003B7788"/>
    <w:rsid w:val="003C16BF"/>
    <w:rsid w:val="003C17D3"/>
    <w:rsid w:val="003C3738"/>
    <w:rsid w:val="003C671A"/>
    <w:rsid w:val="003C7CE1"/>
    <w:rsid w:val="003C7CED"/>
    <w:rsid w:val="003D022D"/>
    <w:rsid w:val="003D0AB2"/>
    <w:rsid w:val="003D243C"/>
    <w:rsid w:val="003D2B58"/>
    <w:rsid w:val="003D32F4"/>
    <w:rsid w:val="003D64F7"/>
    <w:rsid w:val="003D67B9"/>
    <w:rsid w:val="003E2302"/>
    <w:rsid w:val="003E2C2D"/>
    <w:rsid w:val="003E5100"/>
    <w:rsid w:val="003E55E7"/>
    <w:rsid w:val="003E5B27"/>
    <w:rsid w:val="003E5B51"/>
    <w:rsid w:val="003E5CF8"/>
    <w:rsid w:val="003E7084"/>
    <w:rsid w:val="003E759E"/>
    <w:rsid w:val="003F146F"/>
    <w:rsid w:val="003F1E66"/>
    <w:rsid w:val="003F353C"/>
    <w:rsid w:val="003F5FC8"/>
    <w:rsid w:val="003F6053"/>
    <w:rsid w:val="003F760A"/>
    <w:rsid w:val="00400778"/>
    <w:rsid w:val="004009C4"/>
    <w:rsid w:val="00401412"/>
    <w:rsid w:val="004032C6"/>
    <w:rsid w:val="00403862"/>
    <w:rsid w:val="00403CBA"/>
    <w:rsid w:val="00405637"/>
    <w:rsid w:val="004056A7"/>
    <w:rsid w:val="004060FB"/>
    <w:rsid w:val="00411B9B"/>
    <w:rsid w:val="00411DCF"/>
    <w:rsid w:val="00412E79"/>
    <w:rsid w:val="0041340A"/>
    <w:rsid w:val="00414153"/>
    <w:rsid w:val="0041438D"/>
    <w:rsid w:val="0041636A"/>
    <w:rsid w:val="00417E04"/>
    <w:rsid w:val="004212C0"/>
    <w:rsid w:val="00421D63"/>
    <w:rsid w:val="0042321C"/>
    <w:rsid w:val="0042390B"/>
    <w:rsid w:val="00423B8A"/>
    <w:rsid w:val="00424656"/>
    <w:rsid w:val="0042559F"/>
    <w:rsid w:val="00430F03"/>
    <w:rsid w:val="00431161"/>
    <w:rsid w:val="004328C7"/>
    <w:rsid w:val="004337E5"/>
    <w:rsid w:val="004343E9"/>
    <w:rsid w:val="00434451"/>
    <w:rsid w:val="004355DE"/>
    <w:rsid w:val="0044293F"/>
    <w:rsid w:val="00443684"/>
    <w:rsid w:val="00443BE4"/>
    <w:rsid w:val="00443DD6"/>
    <w:rsid w:val="00445BC0"/>
    <w:rsid w:val="00445FA6"/>
    <w:rsid w:val="00446FFC"/>
    <w:rsid w:val="00447673"/>
    <w:rsid w:val="004509F1"/>
    <w:rsid w:val="00450A36"/>
    <w:rsid w:val="00453F41"/>
    <w:rsid w:val="00454E73"/>
    <w:rsid w:val="00454F00"/>
    <w:rsid w:val="00465981"/>
    <w:rsid w:val="0046716F"/>
    <w:rsid w:val="00472E9C"/>
    <w:rsid w:val="0047373C"/>
    <w:rsid w:val="00474F4F"/>
    <w:rsid w:val="00476955"/>
    <w:rsid w:val="004801DE"/>
    <w:rsid w:val="00481150"/>
    <w:rsid w:val="0048154B"/>
    <w:rsid w:val="00481F0B"/>
    <w:rsid w:val="00484171"/>
    <w:rsid w:val="00484340"/>
    <w:rsid w:val="00485FEC"/>
    <w:rsid w:val="0048624E"/>
    <w:rsid w:val="00487528"/>
    <w:rsid w:val="004900E9"/>
    <w:rsid w:val="00494E94"/>
    <w:rsid w:val="0049531D"/>
    <w:rsid w:val="0049664C"/>
    <w:rsid w:val="004978DD"/>
    <w:rsid w:val="00497AE7"/>
    <w:rsid w:val="004A0810"/>
    <w:rsid w:val="004A28CD"/>
    <w:rsid w:val="004A5617"/>
    <w:rsid w:val="004A64E6"/>
    <w:rsid w:val="004A67E6"/>
    <w:rsid w:val="004B0489"/>
    <w:rsid w:val="004B09B5"/>
    <w:rsid w:val="004B0B6A"/>
    <w:rsid w:val="004B0DA5"/>
    <w:rsid w:val="004B1D12"/>
    <w:rsid w:val="004B20AF"/>
    <w:rsid w:val="004B38D8"/>
    <w:rsid w:val="004B428A"/>
    <w:rsid w:val="004B5598"/>
    <w:rsid w:val="004B6F9A"/>
    <w:rsid w:val="004C1920"/>
    <w:rsid w:val="004C2419"/>
    <w:rsid w:val="004C24FF"/>
    <w:rsid w:val="004C76F2"/>
    <w:rsid w:val="004C7B6E"/>
    <w:rsid w:val="004D04FA"/>
    <w:rsid w:val="004D457C"/>
    <w:rsid w:val="004D6218"/>
    <w:rsid w:val="004D7884"/>
    <w:rsid w:val="004D7DF0"/>
    <w:rsid w:val="004E28CF"/>
    <w:rsid w:val="004E3F0C"/>
    <w:rsid w:val="004E5A78"/>
    <w:rsid w:val="004E67B6"/>
    <w:rsid w:val="004E7494"/>
    <w:rsid w:val="004E75B2"/>
    <w:rsid w:val="004E77C8"/>
    <w:rsid w:val="004F07FC"/>
    <w:rsid w:val="004F0DA6"/>
    <w:rsid w:val="004F22A7"/>
    <w:rsid w:val="004F4207"/>
    <w:rsid w:val="004F454C"/>
    <w:rsid w:val="004F493C"/>
    <w:rsid w:val="004F4A7E"/>
    <w:rsid w:val="004F4D50"/>
    <w:rsid w:val="004F4DB1"/>
    <w:rsid w:val="004F6A63"/>
    <w:rsid w:val="004F7C15"/>
    <w:rsid w:val="0050009C"/>
    <w:rsid w:val="00502239"/>
    <w:rsid w:val="00502EB9"/>
    <w:rsid w:val="00503495"/>
    <w:rsid w:val="00504A8C"/>
    <w:rsid w:val="00505FDD"/>
    <w:rsid w:val="00510009"/>
    <w:rsid w:val="00511250"/>
    <w:rsid w:val="00511DF9"/>
    <w:rsid w:val="005159EC"/>
    <w:rsid w:val="00517796"/>
    <w:rsid w:val="00521ECA"/>
    <w:rsid w:val="0052372E"/>
    <w:rsid w:val="00531237"/>
    <w:rsid w:val="0053263D"/>
    <w:rsid w:val="00534229"/>
    <w:rsid w:val="00534FB3"/>
    <w:rsid w:val="00535026"/>
    <w:rsid w:val="00535052"/>
    <w:rsid w:val="00536626"/>
    <w:rsid w:val="005366A3"/>
    <w:rsid w:val="005402B8"/>
    <w:rsid w:val="005409AA"/>
    <w:rsid w:val="00540FCF"/>
    <w:rsid w:val="00543245"/>
    <w:rsid w:val="005432B8"/>
    <w:rsid w:val="00545A38"/>
    <w:rsid w:val="005501AA"/>
    <w:rsid w:val="00554223"/>
    <w:rsid w:val="005547E6"/>
    <w:rsid w:val="00554F87"/>
    <w:rsid w:val="00560A5B"/>
    <w:rsid w:val="00560DD1"/>
    <w:rsid w:val="00562691"/>
    <w:rsid w:val="005634A8"/>
    <w:rsid w:val="0056392B"/>
    <w:rsid w:val="00563B6F"/>
    <w:rsid w:val="00564059"/>
    <w:rsid w:val="005641C9"/>
    <w:rsid w:val="00564549"/>
    <w:rsid w:val="0056462C"/>
    <w:rsid w:val="0056493E"/>
    <w:rsid w:val="00565163"/>
    <w:rsid w:val="005652FD"/>
    <w:rsid w:val="0056601F"/>
    <w:rsid w:val="005705CA"/>
    <w:rsid w:val="005735D0"/>
    <w:rsid w:val="00580C06"/>
    <w:rsid w:val="00580F96"/>
    <w:rsid w:val="0058256B"/>
    <w:rsid w:val="00582B8E"/>
    <w:rsid w:val="00583B59"/>
    <w:rsid w:val="00584AA9"/>
    <w:rsid w:val="005858A5"/>
    <w:rsid w:val="00585A61"/>
    <w:rsid w:val="00586D50"/>
    <w:rsid w:val="00590112"/>
    <w:rsid w:val="0059125C"/>
    <w:rsid w:val="0059201E"/>
    <w:rsid w:val="0059206C"/>
    <w:rsid w:val="0059211B"/>
    <w:rsid w:val="00592EDB"/>
    <w:rsid w:val="00593E37"/>
    <w:rsid w:val="00597B26"/>
    <w:rsid w:val="005A03C1"/>
    <w:rsid w:val="005A080A"/>
    <w:rsid w:val="005A098B"/>
    <w:rsid w:val="005A09F6"/>
    <w:rsid w:val="005A13F8"/>
    <w:rsid w:val="005A279C"/>
    <w:rsid w:val="005A4B93"/>
    <w:rsid w:val="005A6D50"/>
    <w:rsid w:val="005B1D58"/>
    <w:rsid w:val="005B25AA"/>
    <w:rsid w:val="005B4075"/>
    <w:rsid w:val="005B5920"/>
    <w:rsid w:val="005B5BA4"/>
    <w:rsid w:val="005C121E"/>
    <w:rsid w:val="005C14D6"/>
    <w:rsid w:val="005C232D"/>
    <w:rsid w:val="005C382D"/>
    <w:rsid w:val="005C462E"/>
    <w:rsid w:val="005C4B9B"/>
    <w:rsid w:val="005C572F"/>
    <w:rsid w:val="005C63D2"/>
    <w:rsid w:val="005C8CFA"/>
    <w:rsid w:val="005D0D1D"/>
    <w:rsid w:val="005D0EF5"/>
    <w:rsid w:val="005D15DF"/>
    <w:rsid w:val="005D291E"/>
    <w:rsid w:val="005D3582"/>
    <w:rsid w:val="005D69A9"/>
    <w:rsid w:val="005D6FC4"/>
    <w:rsid w:val="005D79A9"/>
    <w:rsid w:val="005E2399"/>
    <w:rsid w:val="005E2479"/>
    <w:rsid w:val="005E40CA"/>
    <w:rsid w:val="005E459E"/>
    <w:rsid w:val="005E69F1"/>
    <w:rsid w:val="005E6E6B"/>
    <w:rsid w:val="005F0004"/>
    <w:rsid w:val="005F0224"/>
    <w:rsid w:val="005F3072"/>
    <w:rsid w:val="005F3695"/>
    <w:rsid w:val="005F53E1"/>
    <w:rsid w:val="005F5ABB"/>
    <w:rsid w:val="005F6786"/>
    <w:rsid w:val="005F722D"/>
    <w:rsid w:val="005F79C2"/>
    <w:rsid w:val="005F7E12"/>
    <w:rsid w:val="00600022"/>
    <w:rsid w:val="00600912"/>
    <w:rsid w:val="00601898"/>
    <w:rsid w:val="00601C04"/>
    <w:rsid w:val="0060229B"/>
    <w:rsid w:val="00602B83"/>
    <w:rsid w:val="00603412"/>
    <w:rsid w:val="00604800"/>
    <w:rsid w:val="00605DA0"/>
    <w:rsid w:val="00606AEF"/>
    <w:rsid w:val="00606F23"/>
    <w:rsid w:val="006070B5"/>
    <w:rsid w:val="00607225"/>
    <w:rsid w:val="00607739"/>
    <w:rsid w:val="00607BB7"/>
    <w:rsid w:val="0060C190"/>
    <w:rsid w:val="00611905"/>
    <w:rsid w:val="00613B1A"/>
    <w:rsid w:val="00615198"/>
    <w:rsid w:val="00615B41"/>
    <w:rsid w:val="006161D5"/>
    <w:rsid w:val="00616A10"/>
    <w:rsid w:val="00616C70"/>
    <w:rsid w:val="0061798A"/>
    <w:rsid w:val="00621A62"/>
    <w:rsid w:val="00622F79"/>
    <w:rsid w:val="00624DEA"/>
    <w:rsid w:val="00624E24"/>
    <w:rsid w:val="006258EF"/>
    <w:rsid w:val="00625AA1"/>
    <w:rsid w:val="00625B61"/>
    <w:rsid w:val="0062711B"/>
    <w:rsid w:val="00631446"/>
    <w:rsid w:val="00633A3E"/>
    <w:rsid w:val="00633B30"/>
    <w:rsid w:val="00633FCC"/>
    <w:rsid w:val="00635EA0"/>
    <w:rsid w:val="00636545"/>
    <w:rsid w:val="00636D62"/>
    <w:rsid w:val="00637FB9"/>
    <w:rsid w:val="006404CB"/>
    <w:rsid w:val="00640E77"/>
    <w:rsid w:val="00641C9A"/>
    <w:rsid w:val="0064373E"/>
    <w:rsid w:val="006473C2"/>
    <w:rsid w:val="006502C2"/>
    <w:rsid w:val="00650B24"/>
    <w:rsid w:val="0065168B"/>
    <w:rsid w:val="00651C06"/>
    <w:rsid w:val="00651C59"/>
    <w:rsid w:val="00651F30"/>
    <w:rsid w:val="0065294D"/>
    <w:rsid w:val="006536F0"/>
    <w:rsid w:val="00654ACE"/>
    <w:rsid w:val="0065566E"/>
    <w:rsid w:val="00656110"/>
    <w:rsid w:val="00657961"/>
    <w:rsid w:val="00657ACB"/>
    <w:rsid w:val="0066244D"/>
    <w:rsid w:val="00664548"/>
    <w:rsid w:val="00664979"/>
    <w:rsid w:val="00665562"/>
    <w:rsid w:val="0066755B"/>
    <w:rsid w:val="00670C5A"/>
    <w:rsid w:val="00671891"/>
    <w:rsid w:val="00674D88"/>
    <w:rsid w:val="00675957"/>
    <w:rsid w:val="00676563"/>
    <w:rsid w:val="0067750D"/>
    <w:rsid w:val="006775E2"/>
    <w:rsid w:val="00680083"/>
    <w:rsid w:val="00681799"/>
    <w:rsid w:val="00681DD0"/>
    <w:rsid w:val="00681F6B"/>
    <w:rsid w:val="006820FA"/>
    <w:rsid w:val="00682662"/>
    <w:rsid w:val="00682961"/>
    <w:rsid w:val="00683011"/>
    <w:rsid w:val="00684628"/>
    <w:rsid w:val="00686F46"/>
    <w:rsid w:val="006878EE"/>
    <w:rsid w:val="00687908"/>
    <w:rsid w:val="00690D97"/>
    <w:rsid w:val="00690ECE"/>
    <w:rsid w:val="00693B9F"/>
    <w:rsid w:val="00695D26"/>
    <w:rsid w:val="00697EE8"/>
    <w:rsid w:val="006A03BD"/>
    <w:rsid w:val="006A08CE"/>
    <w:rsid w:val="006A08E6"/>
    <w:rsid w:val="006A0AD8"/>
    <w:rsid w:val="006A14AE"/>
    <w:rsid w:val="006A2B52"/>
    <w:rsid w:val="006A2F05"/>
    <w:rsid w:val="006A3B4F"/>
    <w:rsid w:val="006A4B67"/>
    <w:rsid w:val="006A5A26"/>
    <w:rsid w:val="006A61D0"/>
    <w:rsid w:val="006A631D"/>
    <w:rsid w:val="006A6696"/>
    <w:rsid w:val="006A6C4B"/>
    <w:rsid w:val="006A7085"/>
    <w:rsid w:val="006A7800"/>
    <w:rsid w:val="006A78DE"/>
    <w:rsid w:val="006B0A32"/>
    <w:rsid w:val="006B150E"/>
    <w:rsid w:val="006B2203"/>
    <w:rsid w:val="006B2FC8"/>
    <w:rsid w:val="006B4B93"/>
    <w:rsid w:val="006B6783"/>
    <w:rsid w:val="006B6D5E"/>
    <w:rsid w:val="006B6F44"/>
    <w:rsid w:val="006B7D72"/>
    <w:rsid w:val="006C454A"/>
    <w:rsid w:val="006C4C9E"/>
    <w:rsid w:val="006C52D3"/>
    <w:rsid w:val="006C56DE"/>
    <w:rsid w:val="006C7033"/>
    <w:rsid w:val="006D0068"/>
    <w:rsid w:val="006D1E6D"/>
    <w:rsid w:val="006D51D0"/>
    <w:rsid w:val="006D5F1C"/>
    <w:rsid w:val="006D5F37"/>
    <w:rsid w:val="006D6A99"/>
    <w:rsid w:val="006D6CD1"/>
    <w:rsid w:val="006E2820"/>
    <w:rsid w:val="006E3DE5"/>
    <w:rsid w:val="006E4D08"/>
    <w:rsid w:val="006E63CD"/>
    <w:rsid w:val="006E6A4D"/>
    <w:rsid w:val="006E708A"/>
    <w:rsid w:val="006E778E"/>
    <w:rsid w:val="006E789A"/>
    <w:rsid w:val="006F1B08"/>
    <w:rsid w:val="006F28D9"/>
    <w:rsid w:val="006F787B"/>
    <w:rsid w:val="00700510"/>
    <w:rsid w:val="00702603"/>
    <w:rsid w:val="00702D85"/>
    <w:rsid w:val="00704C46"/>
    <w:rsid w:val="00704FE6"/>
    <w:rsid w:val="00706508"/>
    <w:rsid w:val="00707251"/>
    <w:rsid w:val="00707B0B"/>
    <w:rsid w:val="00710DAF"/>
    <w:rsid w:val="00711283"/>
    <w:rsid w:val="007119CC"/>
    <w:rsid w:val="00711E36"/>
    <w:rsid w:val="0071249B"/>
    <w:rsid w:val="007133F4"/>
    <w:rsid w:val="00714AF2"/>
    <w:rsid w:val="00714C2E"/>
    <w:rsid w:val="0071587B"/>
    <w:rsid w:val="00716D57"/>
    <w:rsid w:val="00716F90"/>
    <w:rsid w:val="007179A4"/>
    <w:rsid w:val="0072335D"/>
    <w:rsid w:val="00725D19"/>
    <w:rsid w:val="00725E8E"/>
    <w:rsid w:val="00732156"/>
    <w:rsid w:val="00732686"/>
    <w:rsid w:val="0073344B"/>
    <w:rsid w:val="007335C9"/>
    <w:rsid w:val="00733E4B"/>
    <w:rsid w:val="00737655"/>
    <w:rsid w:val="0074047A"/>
    <w:rsid w:val="00744E14"/>
    <w:rsid w:val="00750B82"/>
    <w:rsid w:val="0075472A"/>
    <w:rsid w:val="0075477B"/>
    <w:rsid w:val="00755298"/>
    <w:rsid w:val="007569D2"/>
    <w:rsid w:val="00757386"/>
    <w:rsid w:val="00757CC1"/>
    <w:rsid w:val="007617AA"/>
    <w:rsid w:val="00761EE2"/>
    <w:rsid w:val="00762B49"/>
    <w:rsid w:val="007646C2"/>
    <w:rsid w:val="00764A0C"/>
    <w:rsid w:val="00765F50"/>
    <w:rsid w:val="0076705A"/>
    <w:rsid w:val="00771543"/>
    <w:rsid w:val="00772AE9"/>
    <w:rsid w:val="007730F3"/>
    <w:rsid w:val="00774E0E"/>
    <w:rsid w:val="00775833"/>
    <w:rsid w:val="00776C15"/>
    <w:rsid w:val="00776D89"/>
    <w:rsid w:val="00780078"/>
    <w:rsid w:val="007804D1"/>
    <w:rsid w:val="007810BA"/>
    <w:rsid w:val="00781DD4"/>
    <w:rsid w:val="007828C6"/>
    <w:rsid w:val="007834EA"/>
    <w:rsid w:val="007839AB"/>
    <w:rsid w:val="00784818"/>
    <w:rsid w:val="00784BF8"/>
    <w:rsid w:val="00784F4F"/>
    <w:rsid w:val="00785BB0"/>
    <w:rsid w:val="00787832"/>
    <w:rsid w:val="007900F3"/>
    <w:rsid w:val="007917D8"/>
    <w:rsid w:val="0079186B"/>
    <w:rsid w:val="007921CE"/>
    <w:rsid w:val="00796CA4"/>
    <w:rsid w:val="00797899"/>
    <w:rsid w:val="007A0741"/>
    <w:rsid w:val="007A15D6"/>
    <w:rsid w:val="007A23E4"/>
    <w:rsid w:val="007A30CD"/>
    <w:rsid w:val="007A30EA"/>
    <w:rsid w:val="007A3796"/>
    <w:rsid w:val="007A4EC5"/>
    <w:rsid w:val="007A555C"/>
    <w:rsid w:val="007A6531"/>
    <w:rsid w:val="007A78DA"/>
    <w:rsid w:val="007B0276"/>
    <w:rsid w:val="007B1FB3"/>
    <w:rsid w:val="007B30EA"/>
    <w:rsid w:val="007B31CB"/>
    <w:rsid w:val="007B3708"/>
    <w:rsid w:val="007B3A3B"/>
    <w:rsid w:val="007B4D98"/>
    <w:rsid w:val="007B54A7"/>
    <w:rsid w:val="007B5BD8"/>
    <w:rsid w:val="007B6F99"/>
    <w:rsid w:val="007C058B"/>
    <w:rsid w:val="007C1B5D"/>
    <w:rsid w:val="007C2D65"/>
    <w:rsid w:val="007C2F9B"/>
    <w:rsid w:val="007C65B0"/>
    <w:rsid w:val="007D1F63"/>
    <w:rsid w:val="007D4235"/>
    <w:rsid w:val="007D541C"/>
    <w:rsid w:val="007D6685"/>
    <w:rsid w:val="007D707B"/>
    <w:rsid w:val="007D712E"/>
    <w:rsid w:val="007D7F91"/>
    <w:rsid w:val="007E0F00"/>
    <w:rsid w:val="007E2B71"/>
    <w:rsid w:val="007E3BC9"/>
    <w:rsid w:val="007E3DCA"/>
    <w:rsid w:val="007E4AAD"/>
    <w:rsid w:val="007E516F"/>
    <w:rsid w:val="007E68EE"/>
    <w:rsid w:val="007E6AF4"/>
    <w:rsid w:val="007E6E6E"/>
    <w:rsid w:val="007E747D"/>
    <w:rsid w:val="007E781F"/>
    <w:rsid w:val="007E7A7A"/>
    <w:rsid w:val="007F0FD2"/>
    <w:rsid w:val="007F206B"/>
    <w:rsid w:val="007F269F"/>
    <w:rsid w:val="007F3B00"/>
    <w:rsid w:val="007F487F"/>
    <w:rsid w:val="007F4C88"/>
    <w:rsid w:val="007F599C"/>
    <w:rsid w:val="007F5D66"/>
    <w:rsid w:val="007F6445"/>
    <w:rsid w:val="007F794C"/>
    <w:rsid w:val="007F7A16"/>
    <w:rsid w:val="008002F8"/>
    <w:rsid w:val="008007C2"/>
    <w:rsid w:val="00800C48"/>
    <w:rsid w:val="00801A98"/>
    <w:rsid w:val="00803BB6"/>
    <w:rsid w:val="008060B6"/>
    <w:rsid w:val="00806DE6"/>
    <w:rsid w:val="00807CE0"/>
    <w:rsid w:val="00810985"/>
    <w:rsid w:val="00812385"/>
    <w:rsid w:val="00813026"/>
    <w:rsid w:val="008135BC"/>
    <w:rsid w:val="00814EC9"/>
    <w:rsid w:val="008151D7"/>
    <w:rsid w:val="008163F2"/>
    <w:rsid w:val="0082438F"/>
    <w:rsid w:val="008251B5"/>
    <w:rsid w:val="0082526E"/>
    <w:rsid w:val="00826A79"/>
    <w:rsid w:val="00831345"/>
    <w:rsid w:val="008339BE"/>
    <w:rsid w:val="00834556"/>
    <w:rsid w:val="008353DD"/>
    <w:rsid w:val="00837DB6"/>
    <w:rsid w:val="0084515B"/>
    <w:rsid w:val="00850F21"/>
    <w:rsid w:val="008529DD"/>
    <w:rsid w:val="008547E8"/>
    <w:rsid w:val="00854EC2"/>
    <w:rsid w:val="0085600E"/>
    <w:rsid w:val="00860A7F"/>
    <w:rsid w:val="00861887"/>
    <w:rsid w:val="00861C34"/>
    <w:rsid w:val="0086306C"/>
    <w:rsid w:val="008636B3"/>
    <w:rsid w:val="00863CDD"/>
    <w:rsid w:val="00863E0B"/>
    <w:rsid w:val="008647DE"/>
    <w:rsid w:val="00866938"/>
    <w:rsid w:val="008675ED"/>
    <w:rsid w:val="0086790E"/>
    <w:rsid w:val="00871DA0"/>
    <w:rsid w:val="0087501E"/>
    <w:rsid w:val="0087577A"/>
    <w:rsid w:val="00876CC9"/>
    <w:rsid w:val="008800C2"/>
    <w:rsid w:val="008810CA"/>
    <w:rsid w:val="0088133C"/>
    <w:rsid w:val="008819A3"/>
    <w:rsid w:val="00882D3E"/>
    <w:rsid w:val="00883303"/>
    <w:rsid w:val="00883588"/>
    <w:rsid w:val="008913C3"/>
    <w:rsid w:val="00892C38"/>
    <w:rsid w:val="008938FD"/>
    <w:rsid w:val="00894B06"/>
    <w:rsid w:val="008A11F2"/>
    <w:rsid w:val="008A4415"/>
    <w:rsid w:val="008A5286"/>
    <w:rsid w:val="008A71FA"/>
    <w:rsid w:val="008B013C"/>
    <w:rsid w:val="008B455E"/>
    <w:rsid w:val="008B5FF2"/>
    <w:rsid w:val="008B601C"/>
    <w:rsid w:val="008B63DF"/>
    <w:rsid w:val="008B666C"/>
    <w:rsid w:val="008C0536"/>
    <w:rsid w:val="008C08CB"/>
    <w:rsid w:val="008C4D7D"/>
    <w:rsid w:val="008C70E8"/>
    <w:rsid w:val="008C755E"/>
    <w:rsid w:val="008D0B59"/>
    <w:rsid w:val="008D0F05"/>
    <w:rsid w:val="008D1088"/>
    <w:rsid w:val="008D116E"/>
    <w:rsid w:val="008D1DEF"/>
    <w:rsid w:val="008D2770"/>
    <w:rsid w:val="008D31CE"/>
    <w:rsid w:val="008D4000"/>
    <w:rsid w:val="008D597A"/>
    <w:rsid w:val="008D611D"/>
    <w:rsid w:val="008D673B"/>
    <w:rsid w:val="008D75D2"/>
    <w:rsid w:val="008E130A"/>
    <w:rsid w:val="008E296D"/>
    <w:rsid w:val="008E3872"/>
    <w:rsid w:val="008E4B49"/>
    <w:rsid w:val="008E4EBE"/>
    <w:rsid w:val="008E7BFE"/>
    <w:rsid w:val="008F1549"/>
    <w:rsid w:val="008F71C6"/>
    <w:rsid w:val="008F7F3D"/>
    <w:rsid w:val="009000E7"/>
    <w:rsid w:val="00901AAF"/>
    <w:rsid w:val="009027B0"/>
    <w:rsid w:val="009030FF"/>
    <w:rsid w:val="00903260"/>
    <w:rsid w:val="00903474"/>
    <w:rsid w:val="00904690"/>
    <w:rsid w:val="00907B04"/>
    <w:rsid w:val="00907CB9"/>
    <w:rsid w:val="009102A0"/>
    <w:rsid w:val="00910B73"/>
    <w:rsid w:val="00910CD4"/>
    <w:rsid w:val="00915165"/>
    <w:rsid w:val="00915B03"/>
    <w:rsid w:val="00915B8C"/>
    <w:rsid w:val="00916AED"/>
    <w:rsid w:val="00921E94"/>
    <w:rsid w:val="0092387E"/>
    <w:rsid w:val="00923D2E"/>
    <w:rsid w:val="00924070"/>
    <w:rsid w:val="00925CCC"/>
    <w:rsid w:val="0092708B"/>
    <w:rsid w:val="00927975"/>
    <w:rsid w:val="0093055D"/>
    <w:rsid w:val="00932681"/>
    <w:rsid w:val="00932A77"/>
    <w:rsid w:val="00932FB1"/>
    <w:rsid w:val="009330CA"/>
    <w:rsid w:val="00935A14"/>
    <w:rsid w:val="009361CF"/>
    <w:rsid w:val="00936605"/>
    <w:rsid w:val="00936FEF"/>
    <w:rsid w:val="0093771D"/>
    <w:rsid w:val="00940C6C"/>
    <w:rsid w:val="00941E1A"/>
    <w:rsid w:val="0094248D"/>
    <w:rsid w:val="009427B4"/>
    <w:rsid w:val="00943B38"/>
    <w:rsid w:val="00945EFB"/>
    <w:rsid w:val="00946B36"/>
    <w:rsid w:val="009471EE"/>
    <w:rsid w:val="00947E82"/>
    <w:rsid w:val="00947F9E"/>
    <w:rsid w:val="0094E9A8"/>
    <w:rsid w:val="009541E7"/>
    <w:rsid w:val="009549B9"/>
    <w:rsid w:val="00955A40"/>
    <w:rsid w:val="009575AF"/>
    <w:rsid w:val="00961791"/>
    <w:rsid w:val="00961C5C"/>
    <w:rsid w:val="00961F1C"/>
    <w:rsid w:val="00963884"/>
    <w:rsid w:val="00965E1A"/>
    <w:rsid w:val="00967B4C"/>
    <w:rsid w:val="00967F9B"/>
    <w:rsid w:val="0097043C"/>
    <w:rsid w:val="009713C8"/>
    <w:rsid w:val="009714F4"/>
    <w:rsid w:val="00973F2B"/>
    <w:rsid w:val="00975276"/>
    <w:rsid w:val="00977ADC"/>
    <w:rsid w:val="00977DF5"/>
    <w:rsid w:val="00980986"/>
    <w:rsid w:val="00981B07"/>
    <w:rsid w:val="00983B4D"/>
    <w:rsid w:val="009840D9"/>
    <w:rsid w:val="00986C0F"/>
    <w:rsid w:val="0099607F"/>
    <w:rsid w:val="009963C1"/>
    <w:rsid w:val="00996656"/>
    <w:rsid w:val="009A290B"/>
    <w:rsid w:val="009A41AF"/>
    <w:rsid w:val="009A5C56"/>
    <w:rsid w:val="009A6026"/>
    <w:rsid w:val="009A7065"/>
    <w:rsid w:val="009B088E"/>
    <w:rsid w:val="009B12FD"/>
    <w:rsid w:val="009B1686"/>
    <w:rsid w:val="009B27A6"/>
    <w:rsid w:val="009B3401"/>
    <w:rsid w:val="009B350F"/>
    <w:rsid w:val="009B4AB3"/>
    <w:rsid w:val="009B4F2A"/>
    <w:rsid w:val="009B51F1"/>
    <w:rsid w:val="009C074C"/>
    <w:rsid w:val="009C07B0"/>
    <w:rsid w:val="009C0C8D"/>
    <w:rsid w:val="009C15A4"/>
    <w:rsid w:val="009C1BB1"/>
    <w:rsid w:val="009C2486"/>
    <w:rsid w:val="009C3569"/>
    <w:rsid w:val="009C5AEB"/>
    <w:rsid w:val="009C5FBB"/>
    <w:rsid w:val="009C65BC"/>
    <w:rsid w:val="009C6A38"/>
    <w:rsid w:val="009C74F0"/>
    <w:rsid w:val="009CE0CB"/>
    <w:rsid w:val="009D0351"/>
    <w:rsid w:val="009D0E33"/>
    <w:rsid w:val="009D17E4"/>
    <w:rsid w:val="009D4397"/>
    <w:rsid w:val="009D5945"/>
    <w:rsid w:val="009D5E8E"/>
    <w:rsid w:val="009D6085"/>
    <w:rsid w:val="009E1E2A"/>
    <w:rsid w:val="009E25AC"/>
    <w:rsid w:val="009E483D"/>
    <w:rsid w:val="009E5447"/>
    <w:rsid w:val="009E6899"/>
    <w:rsid w:val="009F01F7"/>
    <w:rsid w:val="009F0519"/>
    <w:rsid w:val="009F0F10"/>
    <w:rsid w:val="009F1601"/>
    <w:rsid w:val="009F342D"/>
    <w:rsid w:val="009F53FE"/>
    <w:rsid w:val="009F5466"/>
    <w:rsid w:val="009F5E38"/>
    <w:rsid w:val="009F6AE7"/>
    <w:rsid w:val="009F6C5D"/>
    <w:rsid w:val="009F7C9A"/>
    <w:rsid w:val="00A048E0"/>
    <w:rsid w:val="00A05DFE"/>
    <w:rsid w:val="00A06145"/>
    <w:rsid w:val="00A10CFC"/>
    <w:rsid w:val="00A1210C"/>
    <w:rsid w:val="00A1399A"/>
    <w:rsid w:val="00A13A40"/>
    <w:rsid w:val="00A158AF"/>
    <w:rsid w:val="00A15B48"/>
    <w:rsid w:val="00A21885"/>
    <w:rsid w:val="00A237B0"/>
    <w:rsid w:val="00A24F15"/>
    <w:rsid w:val="00A254C4"/>
    <w:rsid w:val="00A25D69"/>
    <w:rsid w:val="00A27045"/>
    <w:rsid w:val="00A274E4"/>
    <w:rsid w:val="00A30B6A"/>
    <w:rsid w:val="00A321E4"/>
    <w:rsid w:val="00A32D2D"/>
    <w:rsid w:val="00A4032C"/>
    <w:rsid w:val="00A4294A"/>
    <w:rsid w:val="00A42F2F"/>
    <w:rsid w:val="00A4374B"/>
    <w:rsid w:val="00A449B9"/>
    <w:rsid w:val="00A46931"/>
    <w:rsid w:val="00A4698C"/>
    <w:rsid w:val="00A46F8B"/>
    <w:rsid w:val="00A47806"/>
    <w:rsid w:val="00A50630"/>
    <w:rsid w:val="00A52BD9"/>
    <w:rsid w:val="00A57DCC"/>
    <w:rsid w:val="00A6002F"/>
    <w:rsid w:val="00A6011E"/>
    <w:rsid w:val="00A60D67"/>
    <w:rsid w:val="00A621F2"/>
    <w:rsid w:val="00A63CC4"/>
    <w:rsid w:val="00A649D3"/>
    <w:rsid w:val="00A71DA9"/>
    <w:rsid w:val="00A71E27"/>
    <w:rsid w:val="00A73E05"/>
    <w:rsid w:val="00A7458D"/>
    <w:rsid w:val="00A7588E"/>
    <w:rsid w:val="00A75D43"/>
    <w:rsid w:val="00A76BA2"/>
    <w:rsid w:val="00A800AD"/>
    <w:rsid w:val="00A805AF"/>
    <w:rsid w:val="00A80720"/>
    <w:rsid w:val="00A8079B"/>
    <w:rsid w:val="00A82BAF"/>
    <w:rsid w:val="00A8336D"/>
    <w:rsid w:val="00A843F9"/>
    <w:rsid w:val="00A85094"/>
    <w:rsid w:val="00A8530F"/>
    <w:rsid w:val="00A87BB4"/>
    <w:rsid w:val="00A87E9D"/>
    <w:rsid w:val="00A94622"/>
    <w:rsid w:val="00A94695"/>
    <w:rsid w:val="00A95592"/>
    <w:rsid w:val="00A97AA7"/>
    <w:rsid w:val="00AA22B2"/>
    <w:rsid w:val="00AA2828"/>
    <w:rsid w:val="00AA3423"/>
    <w:rsid w:val="00AA39D3"/>
    <w:rsid w:val="00AA6BA8"/>
    <w:rsid w:val="00AB0492"/>
    <w:rsid w:val="00AB5F21"/>
    <w:rsid w:val="00AC441B"/>
    <w:rsid w:val="00AC5E15"/>
    <w:rsid w:val="00AC6816"/>
    <w:rsid w:val="00AC6ACE"/>
    <w:rsid w:val="00AD104C"/>
    <w:rsid w:val="00AD2950"/>
    <w:rsid w:val="00AD2C19"/>
    <w:rsid w:val="00AD2F82"/>
    <w:rsid w:val="00AD3CC0"/>
    <w:rsid w:val="00AD4988"/>
    <w:rsid w:val="00AD49E9"/>
    <w:rsid w:val="00AD49EE"/>
    <w:rsid w:val="00AD5E75"/>
    <w:rsid w:val="00AE017A"/>
    <w:rsid w:val="00AE2A2E"/>
    <w:rsid w:val="00AE47F2"/>
    <w:rsid w:val="00AE5A65"/>
    <w:rsid w:val="00AF0E4B"/>
    <w:rsid w:val="00AF10ED"/>
    <w:rsid w:val="00AF16CD"/>
    <w:rsid w:val="00AF2A67"/>
    <w:rsid w:val="00AF2E32"/>
    <w:rsid w:val="00AF389C"/>
    <w:rsid w:val="00AF39F0"/>
    <w:rsid w:val="00AF6A32"/>
    <w:rsid w:val="00AF7816"/>
    <w:rsid w:val="00B00E30"/>
    <w:rsid w:val="00B0122D"/>
    <w:rsid w:val="00B023F8"/>
    <w:rsid w:val="00B03835"/>
    <w:rsid w:val="00B05D0F"/>
    <w:rsid w:val="00B117BA"/>
    <w:rsid w:val="00B1195C"/>
    <w:rsid w:val="00B11F05"/>
    <w:rsid w:val="00B1334D"/>
    <w:rsid w:val="00B141FA"/>
    <w:rsid w:val="00B142A2"/>
    <w:rsid w:val="00B157B7"/>
    <w:rsid w:val="00B15CD9"/>
    <w:rsid w:val="00B1A99B"/>
    <w:rsid w:val="00B2153F"/>
    <w:rsid w:val="00B21C66"/>
    <w:rsid w:val="00B228FF"/>
    <w:rsid w:val="00B229E1"/>
    <w:rsid w:val="00B23037"/>
    <w:rsid w:val="00B248EF"/>
    <w:rsid w:val="00B2569B"/>
    <w:rsid w:val="00B25C1C"/>
    <w:rsid w:val="00B26556"/>
    <w:rsid w:val="00B265A2"/>
    <w:rsid w:val="00B27873"/>
    <w:rsid w:val="00B30730"/>
    <w:rsid w:val="00B30C92"/>
    <w:rsid w:val="00B30FC6"/>
    <w:rsid w:val="00B321DA"/>
    <w:rsid w:val="00B32C33"/>
    <w:rsid w:val="00B345C9"/>
    <w:rsid w:val="00B416F4"/>
    <w:rsid w:val="00B42AA5"/>
    <w:rsid w:val="00B4458B"/>
    <w:rsid w:val="00B461BC"/>
    <w:rsid w:val="00B502EE"/>
    <w:rsid w:val="00B507D0"/>
    <w:rsid w:val="00B50BD3"/>
    <w:rsid w:val="00B50D31"/>
    <w:rsid w:val="00B51DF9"/>
    <w:rsid w:val="00B52E56"/>
    <w:rsid w:val="00B53B8A"/>
    <w:rsid w:val="00B5597A"/>
    <w:rsid w:val="00B56C8E"/>
    <w:rsid w:val="00B60D17"/>
    <w:rsid w:val="00B61A8D"/>
    <w:rsid w:val="00B64B14"/>
    <w:rsid w:val="00B66819"/>
    <w:rsid w:val="00B66BF3"/>
    <w:rsid w:val="00B66DC1"/>
    <w:rsid w:val="00B673DD"/>
    <w:rsid w:val="00B7037D"/>
    <w:rsid w:val="00B71701"/>
    <w:rsid w:val="00B71ECD"/>
    <w:rsid w:val="00B746D9"/>
    <w:rsid w:val="00B7530F"/>
    <w:rsid w:val="00B7707B"/>
    <w:rsid w:val="00B7E8AE"/>
    <w:rsid w:val="00B847C2"/>
    <w:rsid w:val="00B84DAA"/>
    <w:rsid w:val="00B87562"/>
    <w:rsid w:val="00B878B2"/>
    <w:rsid w:val="00B931EC"/>
    <w:rsid w:val="00B93DD6"/>
    <w:rsid w:val="00B95BD6"/>
    <w:rsid w:val="00B97B7B"/>
    <w:rsid w:val="00BA0FB0"/>
    <w:rsid w:val="00BA1663"/>
    <w:rsid w:val="00BA1B53"/>
    <w:rsid w:val="00BA1DDB"/>
    <w:rsid w:val="00BA2845"/>
    <w:rsid w:val="00BA2D27"/>
    <w:rsid w:val="00BA39A0"/>
    <w:rsid w:val="00BA46B4"/>
    <w:rsid w:val="00BA7380"/>
    <w:rsid w:val="00BA7BBD"/>
    <w:rsid w:val="00BB0490"/>
    <w:rsid w:val="00BB068A"/>
    <w:rsid w:val="00BB18C2"/>
    <w:rsid w:val="00BB2E70"/>
    <w:rsid w:val="00BB4B83"/>
    <w:rsid w:val="00BB5DFB"/>
    <w:rsid w:val="00BB626E"/>
    <w:rsid w:val="00BB6751"/>
    <w:rsid w:val="00BB74A5"/>
    <w:rsid w:val="00BC0EBC"/>
    <w:rsid w:val="00BC0F9C"/>
    <w:rsid w:val="00BC12AD"/>
    <w:rsid w:val="00BC36D9"/>
    <w:rsid w:val="00BC3A94"/>
    <w:rsid w:val="00BC54BF"/>
    <w:rsid w:val="00BC5CB5"/>
    <w:rsid w:val="00BD061A"/>
    <w:rsid w:val="00BD1586"/>
    <w:rsid w:val="00BD2ED9"/>
    <w:rsid w:val="00BD5F58"/>
    <w:rsid w:val="00BE04BA"/>
    <w:rsid w:val="00BE0A86"/>
    <w:rsid w:val="00BE3E78"/>
    <w:rsid w:val="00BE4179"/>
    <w:rsid w:val="00BE4A4D"/>
    <w:rsid w:val="00BE6290"/>
    <w:rsid w:val="00BF12C1"/>
    <w:rsid w:val="00BF1C69"/>
    <w:rsid w:val="00BF29A5"/>
    <w:rsid w:val="00BF68BF"/>
    <w:rsid w:val="00BF7039"/>
    <w:rsid w:val="00BF7048"/>
    <w:rsid w:val="00BF78DB"/>
    <w:rsid w:val="00BF7D37"/>
    <w:rsid w:val="00C03F87"/>
    <w:rsid w:val="00C077A9"/>
    <w:rsid w:val="00C07BB0"/>
    <w:rsid w:val="00C110E0"/>
    <w:rsid w:val="00C11373"/>
    <w:rsid w:val="00C12F5C"/>
    <w:rsid w:val="00C14839"/>
    <w:rsid w:val="00C1515E"/>
    <w:rsid w:val="00C16EC5"/>
    <w:rsid w:val="00C24211"/>
    <w:rsid w:val="00C30041"/>
    <w:rsid w:val="00C324AF"/>
    <w:rsid w:val="00C333B3"/>
    <w:rsid w:val="00C33FE9"/>
    <w:rsid w:val="00C347D2"/>
    <w:rsid w:val="00C359D4"/>
    <w:rsid w:val="00C35A84"/>
    <w:rsid w:val="00C36635"/>
    <w:rsid w:val="00C4024A"/>
    <w:rsid w:val="00C405B6"/>
    <w:rsid w:val="00C43292"/>
    <w:rsid w:val="00C4347E"/>
    <w:rsid w:val="00C46A7F"/>
    <w:rsid w:val="00C50613"/>
    <w:rsid w:val="00C50A09"/>
    <w:rsid w:val="00C56DDB"/>
    <w:rsid w:val="00C614DC"/>
    <w:rsid w:val="00C634D0"/>
    <w:rsid w:val="00C65E56"/>
    <w:rsid w:val="00C66240"/>
    <w:rsid w:val="00C675F9"/>
    <w:rsid w:val="00C70D12"/>
    <w:rsid w:val="00C71A0A"/>
    <w:rsid w:val="00C72CA0"/>
    <w:rsid w:val="00C7308D"/>
    <w:rsid w:val="00C7422C"/>
    <w:rsid w:val="00C759EB"/>
    <w:rsid w:val="00C84F51"/>
    <w:rsid w:val="00C90D29"/>
    <w:rsid w:val="00C93AA2"/>
    <w:rsid w:val="00C9440B"/>
    <w:rsid w:val="00C94CD9"/>
    <w:rsid w:val="00C94D35"/>
    <w:rsid w:val="00C9651E"/>
    <w:rsid w:val="00C97CA1"/>
    <w:rsid w:val="00CA0EF9"/>
    <w:rsid w:val="00CA0F3E"/>
    <w:rsid w:val="00CA1BFD"/>
    <w:rsid w:val="00CA3418"/>
    <w:rsid w:val="00CA4049"/>
    <w:rsid w:val="00CA4BDD"/>
    <w:rsid w:val="00CA5E01"/>
    <w:rsid w:val="00CA75E1"/>
    <w:rsid w:val="00CB10E0"/>
    <w:rsid w:val="00CB3ACE"/>
    <w:rsid w:val="00CB3F6B"/>
    <w:rsid w:val="00CB5EF0"/>
    <w:rsid w:val="00CB636E"/>
    <w:rsid w:val="00CC235A"/>
    <w:rsid w:val="00CC2E03"/>
    <w:rsid w:val="00CC59A3"/>
    <w:rsid w:val="00CC673F"/>
    <w:rsid w:val="00CD012B"/>
    <w:rsid w:val="00CD027A"/>
    <w:rsid w:val="00CD25E5"/>
    <w:rsid w:val="00CD5BD8"/>
    <w:rsid w:val="00CD5F97"/>
    <w:rsid w:val="00CD6041"/>
    <w:rsid w:val="00CD68D6"/>
    <w:rsid w:val="00CE1FD5"/>
    <w:rsid w:val="00CE29AD"/>
    <w:rsid w:val="00CE409A"/>
    <w:rsid w:val="00CE4FC8"/>
    <w:rsid w:val="00CF0C0B"/>
    <w:rsid w:val="00CF0C72"/>
    <w:rsid w:val="00CF1932"/>
    <w:rsid w:val="00CF33E2"/>
    <w:rsid w:val="00CF52BB"/>
    <w:rsid w:val="00CF6E27"/>
    <w:rsid w:val="00CF70DC"/>
    <w:rsid w:val="00D0084F"/>
    <w:rsid w:val="00D00BAA"/>
    <w:rsid w:val="00D01306"/>
    <w:rsid w:val="00D0173A"/>
    <w:rsid w:val="00D023CB"/>
    <w:rsid w:val="00D027C8"/>
    <w:rsid w:val="00D0463A"/>
    <w:rsid w:val="00D04AA5"/>
    <w:rsid w:val="00D077A9"/>
    <w:rsid w:val="00D0780C"/>
    <w:rsid w:val="00D07A17"/>
    <w:rsid w:val="00D116CB"/>
    <w:rsid w:val="00D126BB"/>
    <w:rsid w:val="00D139C9"/>
    <w:rsid w:val="00D13E0E"/>
    <w:rsid w:val="00D14A49"/>
    <w:rsid w:val="00D173FF"/>
    <w:rsid w:val="00D175A6"/>
    <w:rsid w:val="00D17A16"/>
    <w:rsid w:val="00D207DB"/>
    <w:rsid w:val="00D208B4"/>
    <w:rsid w:val="00D22095"/>
    <w:rsid w:val="00D220AE"/>
    <w:rsid w:val="00D23813"/>
    <w:rsid w:val="00D24715"/>
    <w:rsid w:val="00D24A67"/>
    <w:rsid w:val="00D266B1"/>
    <w:rsid w:val="00D273E3"/>
    <w:rsid w:val="00D319C8"/>
    <w:rsid w:val="00D32219"/>
    <w:rsid w:val="00D40366"/>
    <w:rsid w:val="00D416EE"/>
    <w:rsid w:val="00D418AB"/>
    <w:rsid w:val="00D41ECC"/>
    <w:rsid w:val="00D41F0C"/>
    <w:rsid w:val="00D422C3"/>
    <w:rsid w:val="00D42C6B"/>
    <w:rsid w:val="00D42F69"/>
    <w:rsid w:val="00D43752"/>
    <w:rsid w:val="00D451AB"/>
    <w:rsid w:val="00D45ED3"/>
    <w:rsid w:val="00D45FFB"/>
    <w:rsid w:val="00D461BB"/>
    <w:rsid w:val="00D4684A"/>
    <w:rsid w:val="00D47E7C"/>
    <w:rsid w:val="00D5253E"/>
    <w:rsid w:val="00D5292F"/>
    <w:rsid w:val="00D538CF"/>
    <w:rsid w:val="00D54992"/>
    <w:rsid w:val="00D638A8"/>
    <w:rsid w:val="00D63E4D"/>
    <w:rsid w:val="00D64219"/>
    <w:rsid w:val="00D65230"/>
    <w:rsid w:val="00D6651A"/>
    <w:rsid w:val="00D66F1D"/>
    <w:rsid w:val="00D70E7D"/>
    <w:rsid w:val="00D722B2"/>
    <w:rsid w:val="00D72697"/>
    <w:rsid w:val="00D7591D"/>
    <w:rsid w:val="00D76A09"/>
    <w:rsid w:val="00D806A6"/>
    <w:rsid w:val="00D816B8"/>
    <w:rsid w:val="00D82072"/>
    <w:rsid w:val="00D83F12"/>
    <w:rsid w:val="00D85B54"/>
    <w:rsid w:val="00D91A76"/>
    <w:rsid w:val="00D923C6"/>
    <w:rsid w:val="00D94A83"/>
    <w:rsid w:val="00D95169"/>
    <w:rsid w:val="00D963FA"/>
    <w:rsid w:val="00DA0445"/>
    <w:rsid w:val="00DA094A"/>
    <w:rsid w:val="00DA2695"/>
    <w:rsid w:val="00DA6296"/>
    <w:rsid w:val="00DB0C73"/>
    <w:rsid w:val="00DB1FEC"/>
    <w:rsid w:val="00DB2279"/>
    <w:rsid w:val="00DB25BA"/>
    <w:rsid w:val="00DB2ED0"/>
    <w:rsid w:val="00DB41C0"/>
    <w:rsid w:val="00DB4FDA"/>
    <w:rsid w:val="00DB661B"/>
    <w:rsid w:val="00DB6D30"/>
    <w:rsid w:val="00DB740C"/>
    <w:rsid w:val="00DC07DE"/>
    <w:rsid w:val="00DC232A"/>
    <w:rsid w:val="00DC3231"/>
    <w:rsid w:val="00DC3B48"/>
    <w:rsid w:val="00DC4D67"/>
    <w:rsid w:val="00DC6CD4"/>
    <w:rsid w:val="00DC6D7A"/>
    <w:rsid w:val="00DC72D9"/>
    <w:rsid w:val="00DC7690"/>
    <w:rsid w:val="00DD24AC"/>
    <w:rsid w:val="00DD3638"/>
    <w:rsid w:val="00DD45DA"/>
    <w:rsid w:val="00DD54E2"/>
    <w:rsid w:val="00DD6299"/>
    <w:rsid w:val="00DD7E9A"/>
    <w:rsid w:val="00DE513C"/>
    <w:rsid w:val="00DE5446"/>
    <w:rsid w:val="00DE76CA"/>
    <w:rsid w:val="00DE7FFE"/>
    <w:rsid w:val="00DF03D6"/>
    <w:rsid w:val="00DF2BE1"/>
    <w:rsid w:val="00DF2F2D"/>
    <w:rsid w:val="00DF363B"/>
    <w:rsid w:val="00DF4911"/>
    <w:rsid w:val="00E005B9"/>
    <w:rsid w:val="00E00C12"/>
    <w:rsid w:val="00E0361E"/>
    <w:rsid w:val="00E0374B"/>
    <w:rsid w:val="00E03DFD"/>
    <w:rsid w:val="00E12221"/>
    <w:rsid w:val="00E1227C"/>
    <w:rsid w:val="00E13588"/>
    <w:rsid w:val="00E13627"/>
    <w:rsid w:val="00E14725"/>
    <w:rsid w:val="00E15256"/>
    <w:rsid w:val="00E166D3"/>
    <w:rsid w:val="00E1785E"/>
    <w:rsid w:val="00E2197F"/>
    <w:rsid w:val="00E220C1"/>
    <w:rsid w:val="00E23998"/>
    <w:rsid w:val="00E26F92"/>
    <w:rsid w:val="00E30182"/>
    <w:rsid w:val="00E30541"/>
    <w:rsid w:val="00E3060D"/>
    <w:rsid w:val="00E31100"/>
    <w:rsid w:val="00E31B19"/>
    <w:rsid w:val="00E31BFC"/>
    <w:rsid w:val="00E35771"/>
    <w:rsid w:val="00E35D3F"/>
    <w:rsid w:val="00E4024D"/>
    <w:rsid w:val="00E406EE"/>
    <w:rsid w:val="00E41A22"/>
    <w:rsid w:val="00E42236"/>
    <w:rsid w:val="00E422B9"/>
    <w:rsid w:val="00E42B05"/>
    <w:rsid w:val="00E42DDE"/>
    <w:rsid w:val="00E43179"/>
    <w:rsid w:val="00E451EE"/>
    <w:rsid w:val="00E45206"/>
    <w:rsid w:val="00E45771"/>
    <w:rsid w:val="00E459BE"/>
    <w:rsid w:val="00E511AC"/>
    <w:rsid w:val="00E523B3"/>
    <w:rsid w:val="00E5345A"/>
    <w:rsid w:val="00E549D1"/>
    <w:rsid w:val="00E57233"/>
    <w:rsid w:val="00E607B7"/>
    <w:rsid w:val="00E6241C"/>
    <w:rsid w:val="00E62549"/>
    <w:rsid w:val="00E63754"/>
    <w:rsid w:val="00E6403A"/>
    <w:rsid w:val="00E642BA"/>
    <w:rsid w:val="00E642CB"/>
    <w:rsid w:val="00E64583"/>
    <w:rsid w:val="00E66953"/>
    <w:rsid w:val="00E67490"/>
    <w:rsid w:val="00E67E23"/>
    <w:rsid w:val="00E70F32"/>
    <w:rsid w:val="00E736FF"/>
    <w:rsid w:val="00E7423F"/>
    <w:rsid w:val="00E74305"/>
    <w:rsid w:val="00E74D62"/>
    <w:rsid w:val="00E75A2D"/>
    <w:rsid w:val="00E7644A"/>
    <w:rsid w:val="00E8128F"/>
    <w:rsid w:val="00E8130D"/>
    <w:rsid w:val="00E838B7"/>
    <w:rsid w:val="00E8394C"/>
    <w:rsid w:val="00E84405"/>
    <w:rsid w:val="00E85D96"/>
    <w:rsid w:val="00E8672B"/>
    <w:rsid w:val="00E9045B"/>
    <w:rsid w:val="00E93B91"/>
    <w:rsid w:val="00E93FB7"/>
    <w:rsid w:val="00E95626"/>
    <w:rsid w:val="00E958FC"/>
    <w:rsid w:val="00E959A4"/>
    <w:rsid w:val="00E96328"/>
    <w:rsid w:val="00E9689F"/>
    <w:rsid w:val="00E974BF"/>
    <w:rsid w:val="00E974CB"/>
    <w:rsid w:val="00EA1307"/>
    <w:rsid w:val="00EA2525"/>
    <w:rsid w:val="00EA32F2"/>
    <w:rsid w:val="00EA5011"/>
    <w:rsid w:val="00EA6ECC"/>
    <w:rsid w:val="00EB1236"/>
    <w:rsid w:val="00EB1DD3"/>
    <w:rsid w:val="00EB210E"/>
    <w:rsid w:val="00EB2D57"/>
    <w:rsid w:val="00EB3899"/>
    <w:rsid w:val="00EB447F"/>
    <w:rsid w:val="00EB5124"/>
    <w:rsid w:val="00EB67CC"/>
    <w:rsid w:val="00EB6E48"/>
    <w:rsid w:val="00EB774B"/>
    <w:rsid w:val="00EB7F4C"/>
    <w:rsid w:val="00EC10A6"/>
    <w:rsid w:val="00EC382B"/>
    <w:rsid w:val="00EC3DCB"/>
    <w:rsid w:val="00EC4F5D"/>
    <w:rsid w:val="00EC5AF3"/>
    <w:rsid w:val="00EC60FF"/>
    <w:rsid w:val="00EC7993"/>
    <w:rsid w:val="00EC7ACA"/>
    <w:rsid w:val="00ED084A"/>
    <w:rsid w:val="00ED1969"/>
    <w:rsid w:val="00ED1CDE"/>
    <w:rsid w:val="00ED3A29"/>
    <w:rsid w:val="00ED50FC"/>
    <w:rsid w:val="00ED6160"/>
    <w:rsid w:val="00ED6A41"/>
    <w:rsid w:val="00ED6D91"/>
    <w:rsid w:val="00ED79D0"/>
    <w:rsid w:val="00ED7D28"/>
    <w:rsid w:val="00EE11E7"/>
    <w:rsid w:val="00EE132B"/>
    <w:rsid w:val="00EE1E11"/>
    <w:rsid w:val="00EE4E66"/>
    <w:rsid w:val="00EE5016"/>
    <w:rsid w:val="00EE6D8B"/>
    <w:rsid w:val="00EE7E34"/>
    <w:rsid w:val="00EF0501"/>
    <w:rsid w:val="00EF0E4F"/>
    <w:rsid w:val="00EF0F50"/>
    <w:rsid w:val="00EF11E3"/>
    <w:rsid w:val="00EF2A88"/>
    <w:rsid w:val="00EF3D14"/>
    <w:rsid w:val="00EF40AA"/>
    <w:rsid w:val="00EF5D9A"/>
    <w:rsid w:val="00EF5ECC"/>
    <w:rsid w:val="00EF7332"/>
    <w:rsid w:val="00F00FD5"/>
    <w:rsid w:val="00F01DA1"/>
    <w:rsid w:val="00F01F65"/>
    <w:rsid w:val="00F020C0"/>
    <w:rsid w:val="00F023E7"/>
    <w:rsid w:val="00F03C98"/>
    <w:rsid w:val="00F05C5E"/>
    <w:rsid w:val="00F066FA"/>
    <w:rsid w:val="00F07108"/>
    <w:rsid w:val="00F07359"/>
    <w:rsid w:val="00F127AB"/>
    <w:rsid w:val="00F15C28"/>
    <w:rsid w:val="00F17D83"/>
    <w:rsid w:val="00F17E01"/>
    <w:rsid w:val="00F21EBB"/>
    <w:rsid w:val="00F225FA"/>
    <w:rsid w:val="00F25BE9"/>
    <w:rsid w:val="00F310D7"/>
    <w:rsid w:val="00F3281C"/>
    <w:rsid w:val="00F338B8"/>
    <w:rsid w:val="00F351F2"/>
    <w:rsid w:val="00F37C34"/>
    <w:rsid w:val="00F37C49"/>
    <w:rsid w:val="00F40646"/>
    <w:rsid w:val="00F4261A"/>
    <w:rsid w:val="00F44537"/>
    <w:rsid w:val="00F467A4"/>
    <w:rsid w:val="00F47EB4"/>
    <w:rsid w:val="00F515D2"/>
    <w:rsid w:val="00F54886"/>
    <w:rsid w:val="00F5572F"/>
    <w:rsid w:val="00F56AA5"/>
    <w:rsid w:val="00F5740E"/>
    <w:rsid w:val="00F57BE4"/>
    <w:rsid w:val="00F60877"/>
    <w:rsid w:val="00F61976"/>
    <w:rsid w:val="00F62983"/>
    <w:rsid w:val="00F65D4F"/>
    <w:rsid w:val="00F67B6D"/>
    <w:rsid w:val="00F72AFE"/>
    <w:rsid w:val="00F750DD"/>
    <w:rsid w:val="00F76C35"/>
    <w:rsid w:val="00F775C4"/>
    <w:rsid w:val="00F778CD"/>
    <w:rsid w:val="00F833DF"/>
    <w:rsid w:val="00F843F2"/>
    <w:rsid w:val="00F84FAA"/>
    <w:rsid w:val="00F86772"/>
    <w:rsid w:val="00F86D7A"/>
    <w:rsid w:val="00F91C14"/>
    <w:rsid w:val="00F92884"/>
    <w:rsid w:val="00F93412"/>
    <w:rsid w:val="00FA1A25"/>
    <w:rsid w:val="00FA1B9B"/>
    <w:rsid w:val="00FA2334"/>
    <w:rsid w:val="00FA471A"/>
    <w:rsid w:val="00FA7FCB"/>
    <w:rsid w:val="00FB08CC"/>
    <w:rsid w:val="00FB32B5"/>
    <w:rsid w:val="00FB5578"/>
    <w:rsid w:val="00FB633E"/>
    <w:rsid w:val="00FC0AF5"/>
    <w:rsid w:val="00FC4614"/>
    <w:rsid w:val="00FC4F09"/>
    <w:rsid w:val="00FC529F"/>
    <w:rsid w:val="00FC6004"/>
    <w:rsid w:val="00FC6A44"/>
    <w:rsid w:val="00FC766D"/>
    <w:rsid w:val="00FC7CED"/>
    <w:rsid w:val="00FD100D"/>
    <w:rsid w:val="00FD2AB2"/>
    <w:rsid w:val="00FD383A"/>
    <w:rsid w:val="00FD5B3F"/>
    <w:rsid w:val="00FD5E80"/>
    <w:rsid w:val="00FD719A"/>
    <w:rsid w:val="00FD7CF1"/>
    <w:rsid w:val="00FD7D6C"/>
    <w:rsid w:val="00FE2CF8"/>
    <w:rsid w:val="00FE421A"/>
    <w:rsid w:val="00FE4DEA"/>
    <w:rsid w:val="00FE5CFF"/>
    <w:rsid w:val="00FF0FAC"/>
    <w:rsid w:val="00FF1785"/>
    <w:rsid w:val="00FF2130"/>
    <w:rsid w:val="00FF228B"/>
    <w:rsid w:val="00FF43AD"/>
    <w:rsid w:val="00FF57A1"/>
    <w:rsid w:val="00FF7EBE"/>
    <w:rsid w:val="012EFDF6"/>
    <w:rsid w:val="0133A8CA"/>
    <w:rsid w:val="01435CD6"/>
    <w:rsid w:val="019105A8"/>
    <w:rsid w:val="019A0F36"/>
    <w:rsid w:val="01B354BD"/>
    <w:rsid w:val="01BF1D30"/>
    <w:rsid w:val="01C35D75"/>
    <w:rsid w:val="01C5341C"/>
    <w:rsid w:val="01E1DF3E"/>
    <w:rsid w:val="01E591EA"/>
    <w:rsid w:val="020849EA"/>
    <w:rsid w:val="020F0311"/>
    <w:rsid w:val="020FFF30"/>
    <w:rsid w:val="0212C142"/>
    <w:rsid w:val="021EDCC4"/>
    <w:rsid w:val="02359C16"/>
    <w:rsid w:val="023CA37C"/>
    <w:rsid w:val="02459E0E"/>
    <w:rsid w:val="0255F592"/>
    <w:rsid w:val="02847648"/>
    <w:rsid w:val="02A146E6"/>
    <w:rsid w:val="02AD8F62"/>
    <w:rsid w:val="02CEAFDD"/>
    <w:rsid w:val="02DDF276"/>
    <w:rsid w:val="02DE29CE"/>
    <w:rsid w:val="02DF4203"/>
    <w:rsid w:val="02E2205B"/>
    <w:rsid w:val="02E2E142"/>
    <w:rsid w:val="02E3E7EF"/>
    <w:rsid w:val="02E7FF03"/>
    <w:rsid w:val="02FF62F8"/>
    <w:rsid w:val="0301B231"/>
    <w:rsid w:val="030E4239"/>
    <w:rsid w:val="03143F7D"/>
    <w:rsid w:val="031CC247"/>
    <w:rsid w:val="031F09A1"/>
    <w:rsid w:val="03275438"/>
    <w:rsid w:val="0352769D"/>
    <w:rsid w:val="035AED91"/>
    <w:rsid w:val="036CC9FD"/>
    <w:rsid w:val="036D6EFF"/>
    <w:rsid w:val="0372CBD4"/>
    <w:rsid w:val="03AB10DB"/>
    <w:rsid w:val="03E41753"/>
    <w:rsid w:val="03E4A6E9"/>
    <w:rsid w:val="040B78B2"/>
    <w:rsid w:val="04687674"/>
    <w:rsid w:val="046E66A8"/>
    <w:rsid w:val="04880EE6"/>
    <w:rsid w:val="04A30614"/>
    <w:rsid w:val="04A8DFD5"/>
    <w:rsid w:val="04BE498C"/>
    <w:rsid w:val="04CC80C4"/>
    <w:rsid w:val="04DF90D0"/>
    <w:rsid w:val="04E1CF62"/>
    <w:rsid w:val="04EE8130"/>
    <w:rsid w:val="04F6BDF2"/>
    <w:rsid w:val="051826C8"/>
    <w:rsid w:val="05252299"/>
    <w:rsid w:val="052B21C2"/>
    <w:rsid w:val="055972C7"/>
    <w:rsid w:val="055BC217"/>
    <w:rsid w:val="056B3E4E"/>
    <w:rsid w:val="058C3CD2"/>
    <w:rsid w:val="058FBB98"/>
    <w:rsid w:val="059334B9"/>
    <w:rsid w:val="059B997E"/>
    <w:rsid w:val="05A08C5A"/>
    <w:rsid w:val="05D004D1"/>
    <w:rsid w:val="05DACBCC"/>
    <w:rsid w:val="05EAB702"/>
    <w:rsid w:val="05EDB257"/>
    <w:rsid w:val="05F94BD6"/>
    <w:rsid w:val="0606AECB"/>
    <w:rsid w:val="060ED4A2"/>
    <w:rsid w:val="06105E27"/>
    <w:rsid w:val="06279700"/>
    <w:rsid w:val="0628FC80"/>
    <w:rsid w:val="06447BEA"/>
    <w:rsid w:val="0655D675"/>
    <w:rsid w:val="0655E61E"/>
    <w:rsid w:val="0659E7FD"/>
    <w:rsid w:val="06622EEB"/>
    <w:rsid w:val="06790E5E"/>
    <w:rsid w:val="067CF9AC"/>
    <w:rsid w:val="068ABEF7"/>
    <w:rsid w:val="068E5210"/>
    <w:rsid w:val="06A6807D"/>
    <w:rsid w:val="06AA310F"/>
    <w:rsid w:val="06B6A52D"/>
    <w:rsid w:val="06C3A220"/>
    <w:rsid w:val="06D4C822"/>
    <w:rsid w:val="06D6F041"/>
    <w:rsid w:val="06D7AD60"/>
    <w:rsid w:val="06F6581D"/>
    <w:rsid w:val="071158D2"/>
    <w:rsid w:val="0726A681"/>
    <w:rsid w:val="07324B88"/>
    <w:rsid w:val="074D6C20"/>
    <w:rsid w:val="0754FBA4"/>
    <w:rsid w:val="07554BFD"/>
    <w:rsid w:val="075564C4"/>
    <w:rsid w:val="076744FF"/>
    <w:rsid w:val="076C956B"/>
    <w:rsid w:val="077BD681"/>
    <w:rsid w:val="078EE040"/>
    <w:rsid w:val="07AA9DBF"/>
    <w:rsid w:val="07B489E1"/>
    <w:rsid w:val="07B6B561"/>
    <w:rsid w:val="07BF5656"/>
    <w:rsid w:val="07C6F031"/>
    <w:rsid w:val="07D0DFC1"/>
    <w:rsid w:val="07DF4793"/>
    <w:rsid w:val="07EE3B84"/>
    <w:rsid w:val="08120B10"/>
    <w:rsid w:val="082814CD"/>
    <w:rsid w:val="08298C35"/>
    <w:rsid w:val="082ECE52"/>
    <w:rsid w:val="08340899"/>
    <w:rsid w:val="084A52B9"/>
    <w:rsid w:val="084DF7AC"/>
    <w:rsid w:val="08553815"/>
    <w:rsid w:val="086E7060"/>
    <w:rsid w:val="087CB463"/>
    <w:rsid w:val="08898BA5"/>
    <w:rsid w:val="088E6DD5"/>
    <w:rsid w:val="0899D9B3"/>
    <w:rsid w:val="08A6888B"/>
    <w:rsid w:val="08BD6034"/>
    <w:rsid w:val="08CABBA1"/>
    <w:rsid w:val="08F39F5F"/>
    <w:rsid w:val="0905F420"/>
    <w:rsid w:val="091799D3"/>
    <w:rsid w:val="0917BAF4"/>
    <w:rsid w:val="09305520"/>
    <w:rsid w:val="09328415"/>
    <w:rsid w:val="09392F9B"/>
    <w:rsid w:val="093FEDFF"/>
    <w:rsid w:val="094338F0"/>
    <w:rsid w:val="0947F0D0"/>
    <w:rsid w:val="0952C2A5"/>
    <w:rsid w:val="095467C9"/>
    <w:rsid w:val="0956F2BE"/>
    <w:rsid w:val="0957A18E"/>
    <w:rsid w:val="09BAFB5A"/>
    <w:rsid w:val="09C1CAE2"/>
    <w:rsid w:val="09CE5262"/>
    <w:rsid w:val="09DCC17C"/>
    <w:rsid w:val="09E26B3E"/>
    <w:rsid w:val="0A0D93D7"/>
    <w:rsid w:val="0A220207"/>
    <w:rsid w:val="0A2F74D6"/>
    <w:rsid w:val="0A36DFDC"/>
    <w:rsid w:val="0A3A1037"/>
    <w:rsid w:val="0A3A62E9"/>
    <w:rsid w:val="0A4A9AAB"/>
    <w:rsid w:val="0A4CC9E2"/>
    <w:rsid w:val="0A6CC57F"/>
    <w:rsid w:val="0A864B5D"/>
    <w:rsid w:val="0A8E67EC"/>
    <w:rsid w:val="0AA9FAC7"/>
    <w:rsid w:val="0AAD3BA8"/>
    <w:rsid w:val="0AB1B0DB"/>
    <w:rsid w:val="0AB80E1E"/>
    <w:rsid w:val="0AB9E132"/>
    <w:rsid w:val="0AC20CEC"/>
    <w:rsid w:val="0AC75B39"/>
    <w:rsid w:val="0ACD04CD"/>
    <w:rsid w:val="0AFABF66"/>
    <w:rsid w:val="0B018A52"/>
    <w:rsid w:val="0B0B84A1"/>
    <w:rsid w:val="0B16F2EF"/>
    <w:rsid w:val="0B1CB763"/>
    <w:rsid w:val="0B1EFD48"/>
    <w:rsid w:val="0B1FB4D0"/>
    <w:rsid w:val="0B21979C"/>
    <w:rsid w:val="0B2DC879"/>
    <w:rsid w:val="0B3FB810"/>
    <w:rsid w:val="0B4EE0B5"/>
    <w:rsid w:val="0B5C9126"/>
    <w:rsid w:val="0B6A22C3"/>
    <w:rsid w:val="0B712BCF"/>
    <w:rsid w:val="0B7B4442"/>
    <w:rsid w:val="0B808030"/>
    <w:rsid w:val="0B8819A9"/>
    <w:rsid w:val="0B95503B"/>
    <w:rsid w:val="0BAA4030"/>
    <w:rsid w:val="0BB44E7F"/>
    <w:rsid w:val="0BBFA2E2"/>
    <w:rsid w:val="0BC8F279"/>
    <w:rsid w:val="0BCABCD5"/>
    <w:rsid w:val="0BCB039B"/>
    <w:rsid w:val="0BCC879B"/>
    <w:rsid w:val="0BFE0B4B"/>
    <w:rsid w:val="0C0DE0D9"/>
    <w:rsid w:val="0C2086BE"/>
    <w:rsid w:val="0C33E363"/>
    <w:rsid w:val="0C370DE1"/>
    <w:rsid w:val="0C3C0CF7"/>
    <w:rsid w:val="0C3DCFEA"/>
    <w:rsid w:val="0C5930BC"/>
    <w:rsid w:val="0C59F53A"/>
    <w:rsid w:val="0C739A54"/>
    <w:rsid w:val="0C868F91"/>
    <w:rsid w:val="0C8B3E37"/>
    <w:rsid w:val="0C8DB622"/>
    <w:rsid w:val="0C9293D4"/>
    <w:rsid w:val="0CB04DA2"/>
    <w:rsid w:val="0CB3A23C"/>
    <w:rsid w:val="0CC9C46B"/>
    <w:rsid w:val="0CCCB0A9"/>
    <w:rsid w:val="0CEEABAD"/>
    <w:rsid w:val="0CFCBEB3"/>
    <w:rsid w:val="0D0AF15B"/>
    <w:rsid w:val="0D2DF08C"/>
    <w:rsid w:val="0D2EFFAC"/>
    <w:rsid w:val="0D2F295D"/>
    <w:rsid w:val="0D69B59A"/>
    <w:rsid w:val="0D6D3EC1"/>
    <w:rsid w:val="0D76288D"/>
    <w:rsid w:val="0D969BB5"/>
    <w:rsid w:val="0DAFC672"/>
    <w:rsid w:val="0DB1CA2D"/>
    <w:rsid w:val="0DC080E3"/>
    <w:rsid w:val="0DC3D107"/>
    <w:rsid w:val="0DC476CB"/>
    <w:rsid w:val="0DC4E3B1"/>
    <w:rsid w:val="0DC77068"/>
    <w:rsid w:val="0DC91196"/>
    <w:rsid w:val="0DCC2BD2"/>
    <w:rsid w:val="0DD172D3"/>
    <w:rsid w:val="0DD545B7"/>
    <w:rsid w:val="0DD68683"/>
    <w:rsid w:val="0DD82D6A"/>
    <w:rsid w:val="0DDE0EF0"/>
    <w:rsid w:val="0DE21574"/>
    <w:rsid w:val="0DE5C3B0"/>
    <w:rsid w:val="0DE667D8"/>
    <w:rsid w:val="0DEA8113"/>
    <w:rsid w:val="0DEE3C82"/>
    <w:rsid w:val="0DF11F13"/>
    <w:rsid w:val="0E083ECA"/>
    <w:rsid w:val="0E220DA2"/>
    <w:rsid w:val="0E2A2FD7"/>
    <w:rsid w:val="0E334DFC"/>
    <w:rsid w:val="0E359AB2"/>
    <w:rsid w:val="0E4B3EBF"/>
    <w:rsid w:val="0E4F0FF8"/>
    <w:rsid w:val="0E63A2D3"/>
    <w:rsid w:val="0E80110C"/>
    <w:rsid w:val="0E8B4380"/>
    <w:rsid w:val="0E8C8B1C"/>
    <w:rsid w:val="0EAFF3D4"/>
    <w:rsid w:val="0EC303A6"/>
    <w:rsid w:val="0F013017"/>
    <w:rsid w:val="0F083D93"/>
    <w:rsid w:val="0F12FC70"/>
    <w:rsid w:val="0F1A64DD"/>
    <w:rsid w:val="0F278E84"/>
    <w:rsid w:val="0F2C5670"/>
    <w:rsid w:val="0F3135D5"/>
    <w:rsid w:val="0F441C86"/>
    <w:rsid w:val="0F4BCE8F"/>
    <w:rsid w:val="0F7BA08F"/>
    <w:rsid w:val="0F852DD7"/>
    <w:rsid w:val="0F9C945E"/>
    <w:rsid w:val="0FC29109"/>
    <w:rsid w:val="0FC40933"/>
    <w:rsid w:val="0FC963B3"/>
    <w:rsid w:val="0FCBAC84"/>
    <w:rsid w:val="0FCE0AEA"/>
    <w:rsid w:val="0FE7EE64"/>
    <w:rsid w:val="0FEA29FA"/>
    <w:rsid w:val="0FF16322"/>
    <w:rsid w:val="0FF72202"/>
    <w:rsid w:val="10065908"/>
    <w:rsid w:val="103FD484"/>
    <w:rsid w:val="10521291"/>
    <w:rsid w:val="10560BD5"/>
    <w:rsid w:val="105B9203"/>
    <w:rsid w:val="106AD49C"/>
    <w:rsid w:val="1072D1F3"/>
    <w:rsid w:val="1077E172"/>
    <w:rsid w:val="10858F37"/>
    <w:rsid w:val="10984AD5"/>
    <w:rsid w:val="10B6F60C"/>
    <w:rsid w:val="10D16968"/>
    <w:rsid w:val="10D99DB0"/>
    <w:rsid w:val="10E588E7"/>
    <w:rsid w:val="10F42834"/>
    <w:rsid w:val="10FDA856"/>
    <w:rsid w:val="1111C55A"/>
    <w:rsid w:val="113BC8AD"/>
    <w:rsid w:val="11465836"/>
    <w:rsid w:val="114B87EF"/>
    <w:rsid w:val="114FF323"/>
    <w:rsid w:val="1152C0DE"/>
    <w:rsid w:val="116CB834"/>
    <w:rsid w:val="117F858D"/>
    <w:rsid w:val="1184886C"/>
    <w:rsid w:val="119583DB"/>
    <w:rsid w:val="11A11FD7"/>
    <w:rsid w:val="11D96447"/>
    <w:rsid w:val="11E15E67"/>
    <w:rsid w:val="11F32D99"/>
    <w:rsid w:val="1239424C"/>
    <w:rsid w:val="1245C60E"/>
    <w:rsid w:val="124612A0"/>
    <w:rsid w:val="124975AE"/>
    <w:rsid w:val="124D7B78"/>
    <w:rsid w:val="1253EE19"/>
    <w:rsid w:val="126DF27A"/>
    <w:rsid w:val="12815948"/>
    <w:rsid w:val="12877BE3"/>
    <w:rsid w:val="128C5E64"/>
    <w:rsid w:val="1292E104"/>
    <w:rsid w:val="129C50E3"/>
    <w:rsid w:val="12D0158F"/>
    <w:rsid w:val="12DC11C6"/>
    <w:rsid w:val="12F86B63"/>
    <w:rsid w:val="1307A3EA"/>
    <w:rsid w:val="1324657C"/>
    <w:rsid w:val="132E170F"/>
    <w:rsid w:val="134E1144"/>
    <w:rsid w:val="1388437C"/>
    <w:rsid w:val="138BCCE0"/>
    <w:rsid w:val="13927694"/>
    <w:rsid w:val="1392D8F9"/>
    <w:rsid w:val="13A1E50D"/>
    <w:rsid w:val="13A80FD5"/>
    <w:rsid w:val="13BDF1F0"/>
    <w:rsid w:val="13C135DE"/>
    <w:rsid w:val="13C38778"/>
    <w:rsid w:val="13CC895B"/>
    <w:rsid w:val="13D61580"/>
    <w:rsid w:val="13E18446"/>
    <w:rsid w:val="13EB22F6"/>
    <w:rsid w:val="13EDA7F0"/>
    <w:rsid w:val="1404C39C"/>
    <w:rsid w:val="1422FEE8"/>
    <w:rsid w:val="14309865"/>
    <w:rsid w:val="14466C01"/>
    <w:rsid w:val="14574602"/>
    <w:rsid w:val="145ACDC7"/>
    <w:rsid w:val="145E720A"/>
    <w:rsid w:val="146F3E98"/>
    <w:rsid w:val="147193CB"/>
    <w:rsid w:val="148BADAF"/>
    <w:rsid w:val="14B216B5"/>
    <w:rsid w:val="14B3FC40"/>
    <w:rsid w:val="14BE7076"/>
    <w:rsid w:val="14C25DD1"/>
    <w:rsid w:val="14D707A7"/>
    <w:rsid w:val="14DFC54F"/>
    <w:rsid w:val="15049DDE"/>
    <w:rsid w:val="151C700D"/>
    <w:rsid w:val="153783D5"/>
    <w:rsid w:val="1537ECCB"/>
    <w:rsid w:val="153DAAF3"/>
    <w:rsid w:val="1546DADD"/>
    <w:rsid w:val="1559DDD8"/>
    <w:rsid w:val="155E5E88"/>
    <w:rsid w:val="155F89AF"/>
    <w:rsid w:val="156B5A7B"/>
    <w:rsid w:val="156C7231"/>
    <w:rsid w:val="1575BCB4"/>
    <w:rsid w:val="157B4BD4"/>
    <w:rsid w:val="157F2FAF"/>
    <w:rsid w:val="15804F95"/>
    <w:rsid w:val="1584E455"/>
    <w:rsid w:val="15D6ABED"/>
    <w:rsid w:val="15DB1E07"/>
    <w:rsid w:val="15DBFB5C"/>
    <w:rsid w:val="15DC6A15"/>
    <w:rsid w:val="15DD6EE3"/>
    <w:rsid w:val="15EF76E7"/>
    <w:rsid w:val="15FC686C"/>
    <w:rsid w:val="161D3EA1"/>
    <w:rsid w:val="163A0E59"/>
    <w:rsid w:val="163B0932"/>
    <w:rsid w:val="163FFDF6"/>
    <w:rsid w:val="1650C05E"/>
    <w:rsid w:val="1653941D"/>
    <w:rsid w:val="1662328E"/>
    <w:rsid w:val="1668F1DD"/>
    <w:rsid w:val="166C605B"/>
    <w:rsid w:val="167B85F4"/>
    <w:rsid w:val="16867FE6"/>
    <w:rsid w:val="168D7E81"/>
    <w:rsid w:val="169A09F9"/>
    <w:rsid w:val="16A3A0F9"/>
    <w:rsid w:val="16BF8908"/>
    <w:rsid w:val="16EFD3E5"/>
    <w:rsid w:val="16F1CE4A"/>
    <w:rsid w:val="16FE9227"/>
    <w:rsid w:val="170AA5AB"/>
    <w:rsid w:val="173201AE"/>
    <w:rsid w:val="173BD572"/>
    <w:rsid w:val="17518026"/>
    <w:rsid w:val="1753952A"/>
    <w:rsid w:val="175651A8"/>
    <w:rsid w:val="176F836C"/>
    <w:rsid w:val="178F7794"/>
    <w:rsid w:val="1790E8B4"/>
    <w:rsid w:val="17937255"/>
    <w:rsid w:val="17A21C62"/>
    <w:rsid w:val="17A6D2C0"/>
    <w:rsid w:val="17AC0F1D"/>
    <w:rsid w:val="17B0C6B7"/>
    <w:rsid w:val="17C66857"/>
    <w:rsid w:val="17C6F33F"/>
    <w:rsid w:val="17E42834"/>
    <w:rsid w:val="17EB5C26"/>
    <w:rsid w:val="18188E2A"/>
    <w:rsid w:val="18251DD3"/>
    <w:rsid w:val="182745CD"/>
    <w:rsid w:val="18299630"/>
    <w:rsid w:val="182E99F1"/>
    <w:rsid w:val="186235EA"/>
    <w:rsid w:val="1866B8E0"/>
    <w:rsid w:val="1868173B"/>
    <w:rsid w:val="187261F0"/>
    <w:rsid w:val="1885B02F"/>
    <w:rsid w:val="188A3376"/>
    <w:rsid w:val="1895B7F7"/>
    <w:rsid w:val="189B0120"/>
    <w:rsid w:val="189E4E63"/>
    <w:rsid w:val="18BC4362"/>
    <w:rsid w:val="18C48757"/>
    <w:rsid w:val="18F5B8FC"/>
    <w:rsid w:val="19277143"/>
    <w:rsid w:val="19426323"/>
    <w:rsid w:val="194559A1"/>
    <w:rsid w:val="1948B9AC"/>
    <w:rsid w:val="194A990D"/>
    <w:rsid w:val="194CF1EE"/>
    <w:rsid w:val="195357AE"/>
    <w:rsid w:val="19604AC5"/>
    <w:rsid w:val="196109A2"/>
    <w:rsid w:val="19690069"/>
    <w:rsid w:val="1973A9E0"/>
    <w:rsid w:val="197B1353"/>
    <w:rsid w:val="19804864"/>
    <w:rsid w:val="19AAA57D"/>
    <w:rsid w:val="19B0DE87"/>
    <w:rsid w:val="19C26609"/>
    <w:rsid w:val="19CE6EF1"/>
    <w:rsid w:val="1A0C860B"/>
    <w:rsid w:val="1A17AABF"/>
    <w:rsid w:val="1A190D57"/>
    <w:rsid w:val="1A26247A"/>
    <w:rsid w:val="1A28D043"/>
    <w:rsid w:val="1A2AA9A0"/>
    <w:rsid w:val="1A39399A"/>
    <w:rsid w:val="1A486403"/>
    <w:rsid w:val="1A4C232F"/>
    <w:rsid w:val="1A5383A1"/>
    <w:rsid w:val="1A67D7A9"/>
    <w:rsid w:val="1A6E0FC6"/>
    <w:rsid w:val="1A862338"/>
    <w:rsid w:val="1A86970E"/>
    <w:rsid w:val="1A8808ED"/>
    <w:rsid w:val="1A8BA3EF"/>
    <w:rsid w:val="1A99D0F2"/>
    <w:rsid w:val="1AB7A180"/>
    <w:rsid w:val="1ACFD98F"/>
    <w:rsid w:val="1AE72325"/>
    <w:rsid w:val="1AF200DB"/>
    <w:rsid w:val="1AF6CEB4"/>
    <w:rsid w:val="1AF73497"/>
    <w:rsid w:val="1B1C1181"/>
    <w:rsid w:val="1B39C148"/>
    <w:rsid w:val="1B39D4A9"/>
    <w:rsid w:val="1B3F317E"/>
    <w:rsid w:val="1B5B5829"/>
    <w:rsid w:val="1B61E0BC"/>
    <w:rsid w:val="1B62D7CE"/>
    <w:rsid w:val="1B805422"/>
    <w:rsid w:val="1B829DC4"/>
    <w:rsid w:val="1B9F1637"/>
    <w:rsid w:val="1BA4A9E1"/>
    <w:rsid w:val="1BA61964"/>
    <w:rsid w:val="1BC882F7"/>
    <w:rsid w:val="1BDAFD7C"/>
    <w:rsid w:val="1BF0F1DF"/>
    <w:rsid w:val="1C0C179F"/>
    <w:rsid w:val="1C1A163B"/>
    <w:rsid w:val="1C1CC08C"/>
    <w:rsid w:val="1C1E3633"/>
    <w:rsid w:val="1C260BBD"/>
    <w:rsid w:val="1C649315"/>
    <w:rsid w:val="1C6F9941"/>
    <w:rsid w:val="1C7D8EFB"/>
    <w:rsid w:val="1C869586"/>
    <w:rsid w:val="1CAAF9D5"/>
    <w:rsid w:val="1CB5487D"/>
    <w:rsid w:val="1CB9ADA2"/>
    <w:rsid w:val="1CEFBB7C"/>
    <w:rsid w:val="1D088FB7"/>
    <w:rsid w:val="1D32D090"/>
    <w:rsid w:val="1D3ADF54"/>
    <w:rsid w:val="1D3C390E"/>
    <w:rsid w:val="1D3F2814"/>
    <w:rsid w:val="1D407A42"/>
    <w:rsid w:val="1D76CDDD"/>
    <w:rsid w:val="1D8C0A99"/>
    <w:rsid w:val="1D97DEBC"/>
    <w:rsid w:val="1DAAC98A"/>
    <w:rsid w:val="1DCD2390"/>
    <w:rsid w:val="1DEF957E"/>
    <w:rsid w:val="1DF4C224"/>
    <w:rsid w:val="1DF6DCA6"/>
    <w:rsid w:val="1DF96EC8"/>
    <w:rsid w:val="1E0353A2"/>
    <w:rsid w:val="1E1E0A30"/>
    <w:rsid w:val="1E57B596"/>
    <w:rsid w:val="1E65C93F"/>
    <w:rsid w:val="1E6E20D1"/>
    <w:rsid w:val="1E750BD8"/>
    <w:rsid w:val="1E95412B"/>
    <w:rsid w:val="1EA1C1DF"/>
    <w:rsid w:val="1EA3C03D"/>
    <w:rsid w:val="1EBC4B02"/>
    <w:rsid w:val="1EC4B772"/>
    <w:rsid w:val="1EDC4AA3"/>
    <w:rsid w:val="1EE291A1"/>
    <w:rsid w:val="1EE2AFED"/>
    <w:rsid w:val="1F129E3E"/>
    <w:rsid w:val="1F34CDA4"/>
    <w:rsid w:val="1F54AF2E"/>
    <w:rsid w:val="1F6886CA"/>
    <w:rsid w:val="1F6DA1F4"/>
    <w:rsid w:val="1FA9B7E9"/>
    <w:rsid w:val="1FCF8C49"/>
    <w:rsid w:val="1FEF06D1"/>
    <w:rsid w:val="201A0282"/>
    <w:rsid w:val="2032BB6A"/>
    <w:rsid w:val="2039D8C9"/>
    <w:rsid w:val="203BCB52"/>
    <w:rsid w:val="2041F270"/>
    <w:rsid w:val="204B0DEB"/>
    <w:rsid w:val="20621C3F"/>
    <w:rsid w:val="2074033B"/>
    <w:rsid w:val="2076D3C7"/>
    <w:rsid w:val="20781B04"/>
    <w:rsid w:val="207C3DA1"/>
    <w:rsid w:val="20820F0A"/>
    <w:rsid w:val="20975A83"/>
    <w:rsid w:val="2099F31E"/>
    <w:rsid w:val="209B5024"/>
    <w:rsid w:val="20AB35B5"/>
    <w:rsid w:val="20CD0A25"/>
    <w:rsid w:val="20D11923"/>
    <w:rsid w:val="20E7FF63"/>
    <w:rsid w:val="20FCE477"/>
    <w:rsid w:val="20FF6995"/>
    <w:rsid w:val="213BC14A"/>
    <w:rsid w:val="214C1F3D"/>
    <w:rsid w:val="2155AAF2"/>
    <w:rsid w:val="215A56A6"/>
    <w:rsid w:val="215DF820"/>
    <w:rsid w:val="216D876B"/>
    <w:rsid w:val="219E28B7"/>
    <w:rsid w:val="21C32C9F"/>
    <w:rsid w:val="21C4BF8B"/>
    <w:rsid w:val="21CE9A5C"/>
    <w:rsid w:val="21ED793B"/>
    <w:rsid w:val="21F48276"/>
    <w:rsid w:val="21FD5B81"/>
    <w:rsid w:val="2223012A"/>
    <w:rsid w:val="22397C00"/>
    <w:rsid w:val="22604F83"/>
    <w:rsid w:val="2260C043"/>
    <w:rsid w:val="2269DBBE"/>
    <w:rsid w:val="228ACAB2"/>
    <w:rsid w:val="22AEE099"/>
    <w:rsid w:val="22C999FF"/>
    <w:rsid w:val="22CA630D"/>
    <w:rsid w:val="22DD0EB6"/>
    <w:rsid w:val="22DE03BE"/>
    <w:rsid w:val="2302D8D2"/>
    <w:rsid w:val="23434764"/>
    <w:rsid w:val="2346BBAC"/>
    <w:rsid w:val="23577FA6"/>
    <w:rsid w:val="235D3995"/>
    <w:rsid w:val="2376A96D"/>
    <w:rsid w:val="2376EA8E"/>
    <w:rsid w:val="237CC2E0"/>
    <w:rsid w:val="23811B9C"/>
    <w:rsid w:val="2389912C"/>
    <w:rsid w:val="238D3785"/>
    <w:rsid w:val="238EFDEC"/>
    <w:rsid w:val="2390F5AD"/>
    <w:rsid w:val="23A7C2F8"/>
    <w:rsid w:val="23BA716C"/>
    <w:rsid w:val="23CA3ECD"/>
    <w:rsid w:val="23DC0075"/>
    <w:rsid w:val="23DF537D"/>
    <w:rsid w:val="23FD3C58"/>
    <w:rsid w:val="2402B37B"/>
    <w:rsid w:val="242392F2"/>
    <w:rsid w:val="244C045A"/>
    <w:rsid w:val="244FECC4"/>
    <w:rsid w:val="2450D85B"/>
    <w:rsid w:val="24528740"/>
    <w:rsid w:val="24800321"/>
    <w:rsid w:val="24991D46"/>
    <w:rsid w:val="24C46F8D"/>
    <w:rsid w:val="24CB1C9B"/>
    <w:rsid w:val="24CFEAA0"/>
    <w:rsid w:val="24D02EB5"/>
    <w:rsid w:val="24D88C21"/>
    <w:rsid w:val="24DC7433"/>
    <w:rsid w:val="24E8D2BE"/>
    <w:rsid w:val="250C28AA"/>
    <w:rsid w:val="25136491"/>
    <w:rsid w:val="2537F46B"/>
    <w:rsid w:val="2566A011"/>
    <w:rsid w:val="258B2FF4"/>
    <w:rsid w:val="25957740"/>
    <w:rsid w:val="25A0B2BD"/>
    <w:rsid w:val="25A80B99"/>
    <w:rsid w:val="25BCB47F"/>
    <w:rsid w:val="25BD0C5A"/>
    <w:rsid w:val="25C0BF91"/>
    <w:rsid w:val="25C81CFB"/>
    <w:rsid w:val="25F4A471"/>
    <w:rsid w:val="25F5B762"/>
    <w:rsid w:val="25FE9F38"/>
    <w:rsid w:val="2600D459"/>
    <w:rsid w:val="2624C371"/>
    <w:rsid w:val="2630087D"/>
    <w:rsid w:val="26308944"/>
    <w:rsid w:val="263A5609"/>
    <w:rsid w:val="264D6CD0"/>
    <w:rsid w:val="264DD834"/>
    <w:rsid w:val="26578B33"/>
    <w:rsid w:val="2658A7BB"/>
    <w:rsid w:val="265B7425"/>
    <w:rsid w:val="2667B8A8"/>
    <w:rsid w:val="266A91C7"/>
    <w:rsid w:val="266ED84E"/>
    <w:rsid w:val="267EB5F6"/>
    <w:rsid w:val="268F2D85"/>
    <w:rsid w:val="26A0C01A"/>
    <w:rsid w:val="26A855E2"/>
    <w:rsid w:val="26C2B1D0"/>
    <w:rsid w:val="26C2E0C7"/>
    <w:rsid w:val="26CD0611"/>
    <w:rsid w:val="26D5D42E"/>
    <w:rsid w:val="26D9120A"/>
    <w:rsid w:val="26DA40FA"/>
    <w:rsid w:val="26DCDB48"/>
    <w:rsid w:val="26EB7F25"/>
    <w:rsid w:val="2702668F"/>
    <w:rsid w:val="27099E6D"/>
    <w:rsid w:val="270D9770"/>
    <w:rsid w:val="2749CABC"/>
    <w:rsid w:val="27518154"/>
    <w:rsid w:val="275AFCA3"/>
    <w:rsid w:val="275C6916"/>
    <w:rsid w:val="278A7E77"/>
    <w:rsid w:val="27A4901F"/>
    <w:rsid w:val="27AD8582"/>
    <w:rsid w:val="27CCE7B4"/>
    <w:rsid w:val="27CE7B55"/>
    <w:rsid w:val="27D0AA68"/>
    <w:rsid w:val="27DA9E2E"/>
    <w:rsid w:val="27F14FB5"/>
    <w:rsid w:val="27FE2685"/>
    <w:rsid w:val="28017E1B"/>
    <w:rsid w:val="2809AE52"/>
    <w:rsid w:val="280A4820"/>
    <w:rsid w:val="28105F93"/>
    <w:rsid w:val="28157D50"/>
    <w:rsid w:val="283B2EAA"/>
    <w:rsid w:val="28445A4D"/>
    <w:rsid w:val="2847135C"/>
    <w:rsid w:val="28499F3B"/>
    <w:rsid w:val="28832CE9"/>
    <w:rsid w:val="28841B29"/>
    <w:rsid w:val="28841CB6"/>
    <w:rsid w:val="288A9922"/>
    <w:rsid w:val="289555C9"/>
    <w:rsid w:val="28A9608D"/>
    <w:rsid w:val="28ADFB58"/>
    <w:rsid w:val="28BA77B0"/>
    <w:rsid w:val="28BF4920"/>
    <w:rsid w:val="28C76E6E"/>
    <w:rsid w:val="28F90853"/>
    <w:rsid w:val="28FBA91B"/>
    <w:rsid w:val="29086D9B"/>
    <w:rsid w:val="29183514"/>
    <w:rsid w:val="29291D21"/>
    <w:rsid w:val="29388653"/>
    <w:rsid w:val="293A78EC"/>
    <w:rsid w:val="29521129"/>
    <w:rsid w:val="29766E8F"/>
    <w:rsid w:val="2976BCB3"/>
    <w:rsid w:val="297E40EB"/>
    <w:rsid w:val="29856561"/>
    <w:rsid w:val="298582F8"/>
    <w:rsid w:val="298C1312"/>
    <w:rsid w:val="299597D3"/>
    <w:rsid w:val="299E575D"/>
    <w:rsid w:val="29A08C70"/>
    <w:rsid w:val="29A23289"/>
    <w:rsid w:val="29A75613"/>
    <w:rsid w:val="29A9E9E8"/>
    <w:rsid w:val="29B5ACA1"/>
    <w:rsid w:val="29C43851"/>
    <w:rsid w:val="29D5B3BB"/>
    <w:rsid w:val="29E02AAE"/>
    <w:rsid w:val="29E2E8DA"/>
    <w:rsid w:val="29E96016"/>
    <w:rsid w:val="2A081DFB"/>
    <w:rsid w:val="2A0B658E"/>
    <w:rsid w:val="2A1D000D"/>
    <w:rsid w:val="2A1E4B1D"/>
    <w:rsid w:val="2A1EFD4A"/>
    <w:rsid w:val="2A5D988C"/>
    <w:rsid w:val="2A63420C"/>
    <w:rsid w:val="2A686D6C"/>
    <w:rsid w:val="2A76FD45"/>
    <w:rsid w:val="2A8CCAB3"/>
    <w:rsid w:val="2A9A6695"/>
    <w:rsid w:val="2A9D4EDB"/>
    <w:rsid w:val="2AAFFDF3"/>
    <w:rsid w:val="2ABED875"/>
    <w:rsid w:val="2ABFDD02"/>
    <w:rsid w:val="2AC8B17F"/>
    <w:rsid w:val="2ACD3652"/>
    <w:rsid w:val="2AEA0758"/>
    <w:rsid w:val="2AF5A388"/>
    <w:rsid w:val="2B024925"/>
    <w:rsid w:val="2B04BAE7"/>
    <w:rsid w:val="2B0A20C3"/>
    <w:rsid w:val="2B157BAD"/>
    <w:rsid w:val="2B16B72F"/>
    <w:rsid w:val="2B221098"/>
    <w:rsid w:val="2B27DD7A"/>
    <w:rsid w:val="2B3E02EA"/>
    <w:rsid w:val="2B819F89"/>
    <w:rsid w:val="2B8DCC25"/>
    <w:rsid w:val="2B96C405"/>
    <w:rsid w:val="2BA21A24"/>
    <w:rsid w:val="2BB073A9"/>
    <w:rsid w:val="2BBCB7D3"/>
    <w:rsid w:val="2BCEEEC9"/>
    <w:rsid w:val="2BE069D7"/>
    <w:rsid w:val="2BEB24BF"/>
    <w:rsid w:val="2BFF1DBD"/>
    <w:rsid w:val="2C061F35"/>
    <w:rsid w:val="2C14EF3D"/>
    <w:rsid w:val="2C1FA68E"/>
    <w:rsid w:val="2C2C8B47"/>
    <w:rsid w:val="2C2D2481"/>
    <w:rsid w:val="2C4D266F"/>
    <w:rsid w:val="2C6110AD"/>
    <w:rsid w:val="2C705346"/>
    <w:rsid w:val="2C9C3AB5"/>
    <w:rsid w:val="2CA9A03D"/>
    <w:rsid w:val="2CB69545"/>
    <w:rsid w:val="2CBC1831"/>
    <w:rsid w:val="2CDA501F"/>
    <w:rsid w:val="2CE85111"/>
    <w:rsid w:val="2CFEA313"/>
    <w:rsid w:val="2D071133"/>
    <w:rsid w:val="2D1DCED0"/>
    <w:rsid w:val="2D40DE6B"/>
    <w:rsid w:val="2D6507C0"/>
    <w:rsid w:val="2D72F82F"/>
    <w:rsid w:val="2D85525F"/>
    <w:rsid w:val="2D97774C"/>
    <w:rsid w:val="2D99FE99"/>
    <w:rsid w:val="2D9A6838"/>
    <w:rsid w:val="2DB4A13D"/>
    <w:rsid w:val="2DCEFB41"/>
    <w:rsid w:val="2DE0DEF3"/>
    <w:rsid w:val="2DF197A1"/>
    <w:rsid w:val="2E109F87"/>
    <w:rsid w:val="2E1E0065"/>
    <w:rsid w:val="2E247A77"/>
    <w:rsid w:val="2E291542"/>
    <w:rsid w:val="2E2A2157"/>
    <w:rsid w:val="2E2BB1C4"/>
    <w:rsid w:val="2E5D9AA8"/>
    <w:rsid w:val="2E5DB7D4"/>
    <w:rsid w:val="2E77C84B"/>
    <w:rsid w:val="2E7FDE80"/>
    <w:rsid w:val="2E828AAB"/>
    <w:rsid w:val="2EB0CC7E"/>
    <w:rsid w:val="2EB1260A"/>
    <w:rsid w:val="2EB6359B"/>
    <w:rsid w:val="2EC13E07"/>
    <w:rsid w:val="2F03B2EA"/>
    <w:rsid w:val="2F0EC890"/>
    <w:rsid w:val="2F231E5F"/>
    <w:rsid w:val="2F244F79"/>
    <w:rsid w:val="2F3C74A1"/>
    <w:rsid w:val="2F702DD8"/>
    <w:rsid w:val="2F80A358"/>
    <w:rsid w:val="2F8EFA4E"/>
    <w:rsid w:val="2FA42032"/>
    <w:rsid w:val="2FA5E9CB"/>
    <w:rsid w:val="2FBE254D"/>
    <w:rsid w:val="2FBFEAEA"/>
    <w:rsid w:val="2FC78225"/>
    <w:rsid w:val="2FE2576F"/>
    <w:rsid w:val="2FF4DC3E"/>
    <w:rsid w:val="3007B252"/>
    <w:rsid w:val="300E7EE5"/>
    <w:rsid w:val="300FBB94"/>
    <w:rsid w:val="3020D1A1"/>
    <w:rsid w:val="30285A6D"/>
    <w:rsid w:val="3031D74E"/>
    <w:rsid w:val="303643D5"/>
    <w:rsid w:val="3042FEA4"/>
    <w:rsid w:val="304AEA33"/>
    <w:rsid w:val="3052A802"/>
    <w:rsid w:val="3062A0F4"/>
    <w:rsid w:val="30682195"/>
    <w:rsid w:val="306FF914"/>
    <w:rsid w:val="3075AE1E"/>
    <w:rsid w:val="307EAA9C"/>
    <w:rsid w:val="309C1872"/>
    <w:rsid w:val="30A31236"/>
    <w:rsid w:val="30B73E31"/>
    <w:rsid w:val="30BA5D65"/>
    <w:rsid w:val="30CA6F52"/>
    <w:rsid w:val="30D09670"/>
    <w:rsid w:val="30FB0D82"/>
    <w:rsid w:val="3103F879"/>
    <w:rsid w:val="3116F9B8"/>
    <w:rsid w:val="312B8D93"/>
    <w:rsid w:val="31351204"/>
    <w:rsid w:val="313AD0B2"/>
    <w:rsid w:val="3144F83E"/>
    <w:rsid w:val="3147C078"/>
    <w:rsid w:val="314A4596"/>
    <w:rsid w:val="315AEF4D"/>
    <w:rsid w:val="316269D6"/>
    <w:rsid w:val="31635286"/>
    <w:rsid w:val="317C45DE"/>
    <w:rsid w:val="3186C4C6"/>
    <w:rsid w:val="318BF467"/>
    <w:rsid w:val="31981DFE"/>
    <w:rsid w:val="319A6F7F"/>
    <w:rsid w:val="31A2C947"/>
    <w:rsid w:val="31A78B8B"/>
    <w:rsid w:val="31D8B471"/>
    <w:rsid w:val="31DD5987"/>
    <w:rsid w:val="31E91978"/>
    <w:rsid w:val="31F1CB28"/>
    <w:rsid w:val="320CC7AA"/>
    <w:rsid w:val="32130DDD"/>
    <w:rsid w:val="321A1AC0"/>
    <w:rsid w:val="321B202A"/>
    <w:rsid w:val="32236235"/>
    <w:rsid w:val="3239B602"/>
    <w:rsid w:val="325CDB84"/>
    <w:rsid w:val="32758A71"/>
    <w:rsid w:val="3276EE24"/>
    <w:rsid w:val="32A9D845"/>
    <w:rsid w:val="32B226E9"/>
    <w:rsid w:val="32B62E80"/>
    <w:rsid w:val="32D6AF5C"/>
    <w:rsid w:val="32E93D25"/>
    <w:rsid w:val="32EF0DCB"/>
    <w:rsid w:val="32F6CD5F"/>
    <w:rsid w:val="32F802D4"/>
    <w:rsid w:val="330FAEE2"/>
    <w:rsid w:val="331FEFC6"/>
    <w:rsid w:val="33250321"/>
    <w:rsid w:val="3349E506"/>
    <w:rsid w:val="335046DF"/>
    <w:rsid w:val="33586F0F"/>
    <w:rsid w:val="33628B32"/>
    <w:rsid w:val="336F2CD4"/>
    <w:rsid w:val="3377E36D"/>
    <w:rsid w:val="337EE0CC"/>
    <w:rsid w:val="339B13B1"/>
    <w:rsid w:val="33B6F08B"/>
    <w:rsid w:val="33BF2E46"/>
    <w:rsid w:val="33C07280"/>
    <w:rsid w:val="33D29B59"/>
    <w:rsid w:val="33DBA476"/>
    <w:rsid w:val="33E239B3"/>
    <w:rsid w:val="33E33390"/>
    <w:rsid w:val="33E8C4B2"/>
    <w:rsid w:val="33EBDD95"/>
    <w:rsid w:val="33F17009"/>
    <w:rsid w:val="33F60AD4"/>
    <w:rsid w:val="34109322"/>
    <w:rsid w:val="3428E04E"/>
    <w:rsid w:val="343C765B"/>
    <w:rsid w:val="344CD412"/>
    <w:rsid w:val="345021EE"/>
    <w:rsid w:val="3454CDF7"/>
    <w:rsid w:val="3469B8E7"/>
    <w:rsid w:val="346A2A54"/>
    <w:rsid w:val="348050A9"/>
    <w:rsid w:val="3481CA4F"/>
    <w:rsid w:val="34909C11"/>
    <w:rsid w:val="349840E7"/>
    <w:rsid w:val="34AB7869"/>
    <w:rsid w:val="34CF6BE2"/>
    <w:rsid w:val="34D5234C"/>
    <w:rsid w:val="34E23924"/>
    <w:rsid w:val="35001A26"/>
    <w:rsid w:val="35047EAE"/>
    <w:rsid w:val="3508E47D"/>
    <w:rsid w:val="351290C5"/>
    <w:rsid w:val="3518DEB1"/>
    <w:rsid w:val="3558BFD9"/>
    <w:rsid w:val="355F6E29"/>
    <w:rsid w:val="35773CE2"/>
    <w:rsid w:val="35816BE6"/>
    <w:rsid w:val="359275D5"/>
    <w:rsid w:val="359DAE9F"/>
    <w:rsid w:val="35B1DF2E"/>
    <w:rsid w:val="35B21E4B"/>
    <w:rsid w:val="35BD4D49"/>
    <w:rsid w:val="35BE6234"/>
    <w:rsid w:val="35CDD3D5"/>
    <w:rsid w:val="35F86E0A"/>
    <w:rsid w:val="36059583"/>
    <w:rsid w:val="36096E50"/>
    <w:rsid w:val="361067EA"/>
    <w:rsid w:val="3639774C"/>
    <w:rsid w:val="363C6DC1"/>
    <w:rsid w:val="364DB3C0"/>
    <w:rsid w:val="365BF266"/>
    <w:rsid w:val="365E00D0"/>
    <w:rsid w:val="3677C092"/>
    <w:rsid w:val="36978691"/>
    <w:rsid w:val="36AF69E4"/>
    <w:rsid w:val="36CB2090"/>
    <w:rsid w:val="36D6E003"/>
    <w:rsid w:val="36E51E3A"/>
    <w:rsid w:val="36EE39B5"/>
    <w:rsid w:val="36FAEC98"/>
    <w:rsid w:val="371D49E9"/>
    <w:rsid w:val="37229916"/>
    <w:rsid w:val="37296700"/>
    <w:rsid w:val="37372432"/>
    <w:rsid w:val="373FEADF"/>
    <w:rsid w:val="3753AD7A"/>
    <w:rsid w:val="3756022A"/>
    <w:rsid w:val="376BC6CD"/>
    <w:rsid w:val="37741ECB"/>
    <w:rsid w:val="3782AE6C"/>
    <w:rsid w:val="378E27C7"/>
    <w:rsid w:val="378F4BAA"/>
    <w:rsid w:val="379B9BBA"/>
    <w:rsid w:val="37A94E9F"/>
    <w:rsid w:val="38023D35"/>
    <w:rsid w:val="38040B97"/>
    <w:rsid w:val="381AEDB3"/>
    <w:rsid w:val="381B99BC"/>
    <w:rsid w:val="381C85F2"/>
    <w:rsid w:val="382045E8"/>
    <w:rsid w:val="38319262"/>
    <w:rsid w:val="3836EDE8"/>
    <w:rsid w:val="384F50E8"/>
    <w:rsid w:val="38551476"/>
    <w:rsid w:val="385B3B94"/>
    <w:rsid w:val="38694F3D"/>
    <w:rsid w:val="387C5102"/>
    <w:rsid w:val="388B912F"/>
    <w:rsid w:val="388C5CE9"/>
    <w:rsid w:val="3898DC75"/>
    <w:rsid w:val="38AC3478"/>
    <w:rsid w:val="38AC6AEC"/>
    <w:rsid w:val="38B0748F"/>
    <w:rsid w:val="38B40CA7"/>
    <w:rsid w:val="38C49360"/>
    <w:rsid w:val="38CC3A7B"/>
    <w:rsid w:val="38D2459B"/>
    <w:rsid w:val="38D2659C"/>
    <w:rsid w:val="38DAD2CB"/>
    <w:rsid w:val="38E0560B"/>
    <w:rsid w:val="38E0D758"/>
    <w:rsid w:val="38EA331D"/>
    <w:rsid w:val="38F10968"/>
    <w:rsid w:val="38F6377B"/>
    <w:rsid w:val="38FA5C43"/>
    <w:rsid w:val="390C1A1D"/>
    <w:rsid w:val="390D6122"/>
    <w:rsid w:val="391179C0"/>
    <w:rsid w:val="3928C1F4"/>
    <w:rsid w:val="392D5CBF"/>
    <w:rsid w:val="393518AD"/>
    <w:rsid w:val="394C092F"/>
    <w:rsid w:val="397D5C4C"/>
    <w:rsid w:val="3999B8E2"/>
    <w:rsid w:val="39AAEAA5"/>
    <w:rsid w:val="39B81824"/>
    <w:rsid w:val="39CE88D6"/>
    <w:rsid w:val="39D1B613"/>
    <w:rsid w:val="39DF9488"/>
    <w:rsid w:val="39EE5FB9"/>
    <w:rsid w:val="39F402D4"/>
    <w:rsid w:val="39F53971"/>
    <w:rsid w:val="39FB97D9"/>
    <w:rsid w:val="3A0C3575"/>
    <w:rsid w:val="3A0FBA33"/>
    <w:rsid w:val="3A1FC2F0"/>
    <w:rsid w:val="3A37D4CE"/>
    <w:rsid w:val="3A43E451"/>
    <w:rsid w:val="3A624A50"/>
    <w:rsid w:val="3A69258B"/>
    <w:rsid w:val="3A751166"/>
    <w:rsid w:val="3AA867AF"/>
    <w:rsid w:val="3AAF6570"/>
    <w:rsid w:val="3ACBE49A"/>
    <w:rsid w:val="3AEC2FAE"/>
    <w:rsid w:val="3AFE4B85"/>
    <w:rsid w:val="3AFF76D4"/>
    <w:rsid w:val="3B12A16B"/>
    <w:rsid w:val="3B16C476"/>
    <w:rsid w:val="3B3B14E1"/>
    <w:rsid w:val="3B4726D1"/>
    <w:rsid w:val="3B6AA431"/>
    <w:rsid w:val="3B7F8AC3"/>
    <w:rsid w:val="3B82B82C"/>
    <w:rsid w:val="3B8AEED0"/>
    <w:rsid w:val="3B93D024"/>
    <w:rsid w:val="3BA171FF"/>
    <w:rsid w:val="3BAD48D3"/>
    <w:rsid w:val="3BAEE42B"/>
    <w:rsid w:val="3BBB9351"/>
    <w:rsid w:val="3BC59B54"/>
    <w:rsid w:val="3BC5F8EE"/>
    <w:rsid w:val="3BC672FA"/>
    <w:rsid w:val="3BEC824A"/>
    <w:rsid w:val="3BFC208B"/>
    <w:rsid w:val="3C099AF1"/>
    <w:rsid w:val="3C0D2D8C"/>
    <w:rsid w:val="3C209E0A"/>
    <w:rsid w:val="3C23B9EA"/>
    <w:rsid w:val="3C309F3A"/>
    <w:rsid w:val="3C42EEC9"/>
    <w:rsid w:val="3C47CF03"/>
    <w:rsid w:val="3C4C07F5"/>
    <w:rsid w:val="3C7F7373"/>
    <w:rsid w:val="3C8F163D"/>
    <w:rsid w:val="3CBBDF18"/>
    <w:rsid w:val="3CC34BFC"/>
    <w:rsid w:val="3CE61470"/>
    <w:rsid w:val="3CEFEAD2"/>
    <w:rsid w:val="3D017F49"/>
    <w:rsid w:val="3D01CC8E"/>
    <w:rsid w:val="3D080F01"/>
    <w:rsid w:val="3D0DFF15"/>
    <w:rsid w:val="3D12C67E"/>
    <w:rsid w:val="3D19DC87"/>
    <w:rsid w:val="3D26C36A"/>
    <w:rsid w:val="3D33D9F8"/>
    <w:rsid w:val="3D3437E4"/>
    <w:rsid w:val="3D35F6AC"/>
    <w:rsid w:val="3D38D48B"/>
    <w:rsid w:val="3D500664"/>
    <w:rsid w:val="3D5763B2"/>
    <w:rsid w:val="3D65F4A4"/>
    <w:rsid w:val="3D6F0274"/>
    <w:rsid w:val="3D8A8758"/>
    <w:rsid w:val="3D91097F"/>
    <w:rsid w:val="3D9C30FD"/>
    <w:rsid w:val="3DB4AC72"/>
    <w:rsid w:val="3DE46927"/>
    <w:rsid w:val="3DFC0662"/>
    <w:rsid w:val="3E227D96"/>
    <w:rsid w:val="3E28C144"/>
    <w:rsid w:val="3E2D6D05"/>
    <w:rsid w:val="3E2EA32D"/>
    <w:rsid w:val="3E34526D"/>
    <w:rsid w:val="3E350BCD"/>
    <w:rsid w:val="3E3E3CED"/>
    <w:rsid w:val="3E4674BD"/>
    <w:rsid w:val="3E64A766"/>
    <w:rsid w:val="3E6AFAEE"/>
    <w:rsid w:val="3E6E2788"/>
    <w:rsid w:val="3E768692"/>
    <w:rsid w:val="3E81BA3A"/>
    <w:rsid w:val="3E832849"/>
    <w:rsid w:val="3E838CAB"/>
    <w:rsid w:val="3E8FC7AA"/>
    <w:rsid w:val="3E9327F5"/>
    <w:rsid w:val="3EAC3A32"/>
    <w:rsid w:val="3EB2B475"/>
    <w:rsid w:val="3EC5CCEB"/>
    <w:rsid w:val="3EDA3361"/>
    <w:rsid w:val="3EDCA03F"/>
    <w:rsid w:val="3EDDBF15"/>
    <w:rsid w:val="3EED6D98"/>
    <w:rsid w:val="3EF02512"/>
    <w:rsid w:val="3EFB5F42"/>
    <w:rsid w:val="3EFF49F4"/>
    <w:rsid w:val="3F090180"/>
    <w:rsid w:val="3F0994EA"/>
    <w:rsid w:val="3F120627"/>
    <w:rsid w:val="3F123966"/>
    <w:rsid w:val="3F2242FB"/>
    <w:rsid w:val="3F4A1D94"/>
    <w:rsid w:val="3F87FED5"/>
    <w:rsid w:val="3F8AED55"/>
    <w:rsid w:val="3F9574E1"/>
    <w:rsid w:val="3F9C1BF5"/>
    <w:rsid w:val="3FA05CE9"/>
    <w:rsid w:val="3FA5D5DE"/>
    <w:rsid w:val="3FBB554B"/>
    <w:rsid w:val="3FCDB303"/>
    <w:rsid w:val="3FDEAAD1"/>
    <w:rsid w:val="3FE10001"/>
    <w:rsid w:val="3FE8CBE2"/>
    <w:rsid w:val="3FF311A9"/>
    <w:rsid w:val="401A9771"/>
    <w:rsid w:val="401D9660"/>
    <w:rsid w:val="404B1D20"/>
    <w:rsid w:val="4061EA4C"/>
    <w:rsid w:val="406CFFF6"/>
    <w:rsid w:val="406D70B6"/>
    <w:rsid w:val="406E3A8A"/>
    <w:rsid w:val="4076141C"/>
    <w:rsid w:val="40B03C96"/>
    <w:rsid w:val="40C7447C"/>
    <w:rsid w:val="40C8AA41"/>
    <w:rsid w:val="40EFCD9D"/>
    <w:rsid w:val="40F32EB3"/>
    <w:rsid w:val="411A4381"/>
    <w:rsid w:val="4154814C"/>
    <w:rsid w:val="415DBDF5"/>
    <w:rsid w:val="416B6572"/>
    <w:rsid w:val="416D3D1A"/>
    <w:rsid w:val="416F8E36"/>
    <w:rsid w:val="41738A6C"/>
    <w:rsid w:val="41863F9D"/>
    <w:rsid w:val="419A2416"/>
    <w:rsid w:val="419B62E4"/>
    <w:rsid w:val="41C4E802"/>
    <w:rsid w:val="41D6FD29"/>
    <w:rsid w:val="41F3B022"/>
    <w:rsid w:val="41FDBBA6"/>
    <w:rsid w:val="4204156F"/>
    <w:rsid w:val="4211AA79"/>
    <w:rsid w:val="421EAD27"/>
    <w:rsid w:val="42323762"/>
    <w:rsid w:val="42331ABF"/>
    <w:rsid w:val="42690C68"/>
    <w:rsid w:val="426F4DB0"/>
    <w:rsid w:val="4273632C"/>
    <w:rsid w:val="427DFB63"/>
    <w:rsid w:val="42821C58"/>
    <w:rsid w:val="4286F81D"/>
    <w:rsid w:val="4288FE1D"/>
    <w:rsid w:val="42A4EE4D"/>
    <w:rsid w:val="42AC4573"/>
    <w:rsid w:val="42B0EA64"/>
    <w:rsid w:val="42B1604D"/>
    <w:rsid w:val="42BA9CD1"/>
    <w:rsid w:val="42BF0E52"/>
    <w:rsid w:val="42D3CBFD"/>
    <w:rsid w:val="4300DB5C"/>
    <w:rsid w:val="4306BA51"/>
    <w:rsid w:val="431FC1B5"/>
    <w:rsid w:val="432097D3"/>
    <w:rsid w:val="432239C8"/>
    <w:rsid w:val="43349531"/>
    <w:rsid w:val="434B4B65"/>
    <w:rsid w:val="435149EC"/>
    <w:rsid w:val="435A8B69"/>
    <w:rsid w:val="435F8311"/>
    <w:rsid w:val="43666716"/>
    <w:rsid w:val="43895DF7"/>
    <w:rsid w:val="438BF5E7"/>
    <w:rsid w:val="439B526C"/>
    <w:rsid w:val="439EB4EA"/>
    <w:rsid w:val="43A5E9C4"/>
    <w:rsid w:val="43C1FFB8"/>
    <w:rsid w:val="43D0850A"/>
    <w:rsid w:val="43D146C6"/>
    <w:rsid w:val="43D7D076"/>
    <w:rsid w:val="43E6E34C"/>
    <w:rsid w:val="43E94172"/>
    <w:rsid w:val="43FE4233"/>
    <w:rsid w:val="4407C6A4"/>
    <w:rsid w:val="4419A3FA"/>
    <w:rsid w:val="4419A474"/>
    <w:rsid w:val="441A7518"/>
    <w:rsid w:val="441EF5C8"/>
    <w:rsid w:val="442D7657"/>
    <w:rsid w:val="4433E9EF"/>
    <w:rsid w:val="44588BE3"/>
    <w:rsid w:val="446FD4F8"/>
    <w:rsid w:val="4479C7F1"/>
    <w:rsid w:val="4487D999"/>
    <w:rsid w:val="4496FEEA"/>
    <w:rsid w:val="449A0AE0"/>
    <w:rsid w:val="449A24B7"/>
    <w:rsid w:val="44A30634"/>
    <w:rsid w:val="44A685C6"/>
    <w:rsid w:val="44ACFC36"/>
    <w:rsid w:val="44B22D27"/>
    <w:rsid w:val="44C6204B"/>
    <w:rsid w:val="44CE223D"/>
    <w:rsid w:val="44DC9F51"/>
    <w:rsid w:val="44E124E4"/>
    <w:rsid w:val="45056FA5"/>
    <w:rsid w:val="4524ECE3"/>
    <w:rsid w:val="45337072"/>
    <w:rsid w:val="454ECD49"/>
    <w:rsid w:val="45519324"/>
    <w:rsid w:val="455C172E"/>
    <w:rsid w:val="4564D6F8"/>
    <w:rsid w:val="45687FFB"/>
    <w:rsid w:val="456E051D"/>
    <w:rsid w:val="45709F6B"/>
    <w:rsid w:val="458BB1A8"/>
    <w:rsid w:val="45B1683C"/>
    <w:rsid w:val="45B53A39"/>
    <w:rsid w:val="45B59025"/>
    <w:rsid w:val="45D1FEC5"/>
    <w:rsid w:val="45E4BE33"/>
    <w:rsid w:val="45F2AEA4"/>
    <w:rsid w:val="45F31E4F"/>
    <w:rsid w:val="45F69E49"/>
    <w:rsid w:val="46080F45"/>
    <w:rsid w:val="46262B81"/>
    <w:rsid w:val="46278CCD"/>
    <w:rsid w:val="4635F883"/>
    <w:rsid w:val="4661EC09"/>
    <w:rsid w:val="466F3A90"/>
    <w:rsid w:val="4670BF1B"/>
    <w:rsid w:val="4672B535"/>
    <w:rsid w:val="4676AEC2"/>
    <w:rsid w:val="46778715"/>
    <w:rsid w:val="467B50E4"/>
    <w:rsid w:val="46943A0E"/>
    <w:rsid w:val="469E14C5"/>
    <w:rsid w:val="46AA6E4C"/>
    <w:rsid w:val="46C9E2D1"/>
    <w:rsid w:val="46CD4024"/>
    <w:rsid w:val="46D72096"/>
    <w:rsid w:val="46DE1B80"/>
    <w:rsid w:val="46E67D92"/>
    <w:rsid w:val="46FABAE2"/>
    <w:rsid w:val="471BCA0C"/>
    <w:rsid w:val="4723D74F"/>
    <w:rsid w:val="4732F930"/>
    <w:rsid w:val="474140E3"/>
    <w:rsid w:val="475E8047"/>
    <w:rsid w:val="478F1F43"/>
    <w:rsid w:val="47A4E890"/>
    <w:rsid w:val="47B9EF5C"/>
    <w:rsid w:val="47C7B43C"/>
    <w:rsid w:val="47C85C54"/>
    <w:rsid w:val="47DB9E16"/>
    <w:rsid w:val="47FAD7EC"/>
    <w:rsid w:val="480C261D"/>
    <w:rsid w:val="4838BE9D"/>
    <w:rsid w:val="4848CF89"/>
    <w:rsid w:val="48555025"/>
    <w:rsid w:val="48673BAB"/>
    <w:rsid w:val="486CFC31"/>
    <w:rsid w:val="486ECCF4"/>
    <w:rsid w:val="487CE5DE"/>
    <w:rsid w:val="4881C3D8"/>
    <w:rsid w:val="4883A7E7"/>
    <w:rsid w:val="488FD752"/>
    <w:rsid w:val="48B42B3E"/>
    <w:rsid w:val="48BC3803"/>
    <w:rsid w:val="48BD204A"/>
    <w:rsid w:val="48DC7AC7"/>
    <w:rsid w:val="4908FB43"/>
    <w:rsid w:val="490BAE82"/>
    <w:rsid w:val="491515FF"/>
    <w:rsid w:val="492D28D2"/>
    <w:rsid w:val="492EA706"/>
    <w:rsid w:val="49408700"/>
    <w:rsid w:val="494CC342"/>
    <w:rsid w:val="49590F49"/>
    <w:rsid w:val="496461CB"/>
    <w:rsid w:val="49650250"/>
    <w:rsid w:val="496F9AA5"/>
    <w:rsid w:val="4982E08E"/>
    <w:rsid w:val="49A4D19B"/>
    <w:rsid w:val="49B98E35"/>
    <w:rsid w:val="49BB477B"/>
    <w:rsid w:val="49C47B64"/>
    <w:rsid w:val="49D061BA"/>
    <w:rsid w:val="49D72B28"/>
    <w:rsid w:val="4A132492"/>
    <w:rsid w:val="4A24F6E1"/>
    <w:rsid w:val="4A434894"/>
    <w:rsid w:val="4A44435F"/>
    <w:rsid w:val="4A70D3CF"/>
    <w:rsid w:val="4A952681"/>
    <w:rsid w:val="4A97E076"/>
    <w:rsid w:val="4ABBF8EF"/>
    <w:rsid w:val="4AD17ECB"/>
    <w:rsid w:val="4ADAC80D"/>
    <w:rsid w:val="4AE70CD8"/>
    <w:rsid w:val="4AF6800E"/>
    <w:rsid w:val="4AFA6A41"/>
    <w:rsid w:val="4AFD4141"/>
    <w:rsid w:val="4B02E8D9"/>
    <w:rsid w:val="4B20607B"/>
    <w:rsid w:val="4B27C916"/>
    <w:rsid w:val="4B677860"/>
    <w:rsid w:val="4B6EE996"/>
    <w:rsid w:val="4B7A2818"/>
    <w:rsid w:val="4B7CCC72"/>
    <w:rsid w:val="4B8DF6E9"/>
    <w:rsid w:val="4BA49CF3"/>
    <w:rsid w:val="4BB1E950"/>
    <w:rsid w:val="4BB7AE95"/>
    <w:rsid w:val="4BCB8BF9"/>
    <w:rsid w:val="4BDBA4AC"/>
    <w:rsid w:val="4C013379"/>
    <w:rsid w:val="4C024BF8"/>
    <w:rsid w:val="4C107755"/>
    <w:rsid w:val="4C2F2F58"/>
    <w:rsid w:val="4C3D1384"/>
    <w:rsid w:val="4C502405"/>
    <w:rsid w:val="4C655B9C"/>
    <w:rsid w:val="4C6BBC7E"/>
    <w:rsid w:val="4C78EF15"/>
    <w:rsid w:val="4C8B50CA"/>
    <w:rsid w:val="4C8C8EF3"/>
    <w:rsid w:val="4C9D4F5E"/>
    <w:rsid w:val="4C9ED081"/>
    <w:rsid w:val="4CB21DFF"/>
    <w:rsid w:val="4CB4979B"/>
    <w:rsid w:val="4CB58B0B"/>
    <w:rsid w:val="4CD8DE8C"/>
    <w:rsid w:val="4CEB1FB3"/>
    <w:rsid w:val="4D044919"/>
    <w:rsid w:val="4D04DC58"/>
    <w:rsid w:val="4D3750B9"/>
    <w:rsid w:val="4D6AD59B"/>
    <w:rsid w:val="4D706124"/>
    <w:rsid w:val="4D7F0E4D"/>
    <w:rsid w:val="4D8AC449"/>
    <w:rsid w:val="4D9902EA"/>
    <w:rsid w:val="4DA72D49"/>
    <w:rsid w:val="4DB8601C"/>
    <w:rsid w:val="4DBFBF3D"/>
    <w:rsid w:val="4DE07F26"/>
    <w:rsid w:val="4DE40B96"/>
    <w:rsid w:val="4DE5560B"/>
    <w:rsid w:val="4E083D9F"/>
    <w:rsid w:val="4E12A3B7"/>
    <w:rsid w:val="4E1C57E8"/>
    <w:rsid w:val="4E230C0B"/>
    <w:rsid w:val="4E38F8A1"/>
    <w:rsid w:val="4E62D4D9"/>
    <w:rsid w:val="4E62E0F0"/>
    <w:rsid w:val="4E63CA8E"/>
    <w:rsid w:val="4E6791B4"/>
    <w:rsid w:val="4E74269F"/>
    <w:rsid w:val="4E863774"/>
    <w:rsid w:val="4E952457"/>
    <w:rsid w:val="4EA00DFD"/>
    <w:rsid w:val="4EA29AE5"/>
    <w:rsid w:val="4ED788BB"/>
    <w:rsid w:val="4ED79CC2"/>
    <w:rsid w:val="4EE2E815"/>
    <w:rsid w:val="4EFF3563"/>
    <w:rsid w:val="4F0062F0"/>
    <w:rsid w:val="4F09288B"/>
    <w:rsid w:val="4F2141B3"/>
    <w:rsid w:val="4F227ED2"/>
    <w:rsid w:val="4F27D810"/>
    <w:rsid w:val="4F431C95"/>
    <w:rsid w:val="4F448A2A"/>
    <w:rsid w:val="4F7EA14E"/>
    <w:rsid w:val="4F80FF2E"/>
    <w:rsid w:val="4F85F69A"/>
    <w:rsid w:val="4F9BF790"/>
    <w:rsid w:val="4F9F646A"/>
    <w:rsid w:val="4FB93011"/>
    <w:rsid w:val="4FBA535E"/>
    <w:rsid w:val="4FBF141F"/>
    <w:rsid w:val="4FC3B26C"/>
    <w:rsid w:val="4FD99537"/>
    <w:rsid w:val="4FD9EF02"/>
    <w:rsid w:val="4FE7272F"/>
    <w:rsid w:val="4FEB3D67"/>
    <w:rsid w:val="4FFF1ADB"/>
    <w:rsid w:val="5028831E"/>
    <w:rsid w:val="502A6006"/>
    <w:rsid w:val="5036B091"/>
    <w:rsid w:val="503E3EC6"/>
    <w:rsid w:val="505180F4"/>
    <w:rsid w:val="506BE1A2"/>
    <w:rsid w:val="50865F87"/>
    <w:rsid w:val="509C4375"/>
    <w:rsid w:val="50B737A1"/>
    <w:rsid w:val="50C3C828"/>
    <w:rsid w:val="50C5A5AE"/>
    <w:rsid w:val="50D13FAF"/>
    <w:rsid w:val="50D76866"/>
    <w:rsid w:val="50ED6A1B"/>
    <w:rsid w:val="50F13627"/>
    <w:rsid w:val="50F3551D"/>
    <w:rsid w:val="50F601AB"/>
    <w:rsid w:val="50FAE5C6"/>
    <w:rsid w:val="510C56C2"/>
    <w:rsid w:val="510DBA54"/>
    <w:rsid w:val="51114977"/>
    <w:rsid w:val="51117DF8"/>
    <w:rsid w:val="512A72FE"/>
    <w:rsid w:val="512F9DFD"/>
    <w:rsid w:val="513D6ACD"/>
    <w:rsid w:val="514640E2"/>
    <w:rsid w:val="51588CAE"/>
    <w:rsid w:val="517372B5"/>
    <w:rsid w:val="517CAC8C"/>
    <w:rsid w:val="5195F30E"/>
    <w:rsid w:val="519D0E7E"/>
    <w:rsid w:val="51B5D1CA"/>
    <w:rsid w:val="51D3FD29"/>
    <w:rsid w:val="51D7AEBF"/>
    <w:rsid w:val="51DC498A"/>
    <w:rsid w:val="51E56505"/>
    <w:rsid w:val="51FE207C"/>
    <w:rsid w:val="5206936D"/>
    <w:rsid w:val="520F6554"/>
    <w:rsid w:val="523104E5"/>
    <w:rsid w:val="523D5D33"/>
    <w:rsid w:val="524321D6"/>
    <w:rsid w:val="524E7A05"/>
    <w:rsid w:val="5265FFCE"/>
    <w:rsid w:val="526B9CB2"/>
    <w:rsid w:val="526FCE62"/>
    <w:rsid w:val="52731189"/>
    <w:rsid w:val="5276DAC7"/>
    <w:rsid w:val="52795854"/>
    <w:rsid w:val="527D8DCA"/>
    <w:rsid w:val="528A126E"/>
    <w:rsid w:val="528E09EB"/>
    <w:rsid w:val="5295ED44"/>
    <w:rsid w:val="52A217AF"/>
    <w:rsid w:val="52C6714D"/>
    <w:rsid w:val="52D22475"/>
    <w:rsid w:val="52D6FF35"/>
    <w:rsid w:val="52F24816"/>
    <w:rsid w:val="52FB532E"/>
    <w:rsid w:val="530A8D2E"/>
    <w:rsid w:val="531E5274"/>
    <w:rsid w:val="531F5473"/>
    <w:rsid w:val="53248BD6"/>
    <w:rsid w:val="534940D1"/>
    <w:rsid w:val="53781015"/>
    <w:rsid w:val="538506CD"/>
    <w:rsid w:val="5390DEDA"/>
    <w:rsid w:val="539EF04F"/>
    <w:rsid w:val="53A5676A"/>
    <w:rsid w:val="53B37B13"/>
    <w:rsid w:val="53B812C5"/>
    <w:rsid w:val="53BD68D1"/>
    <w:rsid w:val="53C674C7"/>
    <w:rsid w:val="53D3BC18"/>
    <w:rsid w:val="53D93B3A"/>
    <w:rsid w:val="53F32CF5"/>
    <w:rsid w:val="53F5EFF5"/>
    <w:rsid w:val="5406368B"/>
    <w:rsid w:val="5412F828"/>
    <w:rsid w:val="541C8559"/>
    <w:rsid w:val="542B5CF2"/>
    <w:rsid w:val="542C2085"/>
    <w:rsid w:val="542DF423"/>
    <w:rsid w:val="543C438A"/>
    <w:rsid w:val="543E7BEE"/>
    <w:rsid w:val="546DF692"/>
    <w:rsid w:val="546ECC7F"/>
    <w:rsid w:val="54775173"/>
    <w:rsid w:val="5477E572"/>
    <w:rsid w:val="547DA39A"/>
    <w:rsid w:val="5494A935"/>
    <w:rsid w:val="5499D67F"/>
    <w:rsid w:val="54AA67E4"/>
    <w:rsid w:val="54AC2995"/>
    <w:rsid w:val="54E2F40F"/>
    <w:rsid w:val="54FAC134"/>
    <w:rsid w:val="54FFF1ED"/>
    <w:rsid w:val="550BB469"/>
    <w:rsid w:val="55184410"/>
    <w:rsid w:val="55506601"/>
    <w:rsid w:val="555835E5"/>
    <w:rsid w:val="5568ED22"/>
    <w:rsid w:val="557CE868"/>
    <w:rsid w:val="55800D35"/>
    <w:rsid w:val="5582340F"/>
    <w:rsid w:val="55C0A962"/>
    <w:rsid w:val="55D14A8D"/>
    <w:rsid w:val="55ECD002"/>
    <w:rsid w:val="560DD61D"/>
    <w:rsid w:val="560E861A"/>
    <w:rsid w:val="56114A8D"/>
    <w:rsid w:val="561A39F8"/>
    <w:rsid w:val="562E45B2"/>
    <w:rsid w:val="5633524E"/>
    <w:rsid w:val="56511C74"/>
    <w:rsid w:val="56561D85"/>
    <w:rsid w:val="565AC0E5"/>
    <w:rsid w:val="565B79E1"/>
    <w:rsid w:val="56771928"/>
    <w:rsid w:val="5689F1B5"/>
    <w:rsid w:val="56A5F5DE"/>
    <w:rsid w:val="56AA412F"/>
    <w:rsid w:val="56AA8516"/>
    <w:rsid w:val="56AD5938"/>
    <w:rsid w:val="56BB4F1D"/>
    <w:rsid w:val="56BBF612"/>
    <w:rsid w:val="56D45158"/>
    <w:rsid w:val="56DAAD48"/>
    <w:rsid w:val="56E2D677"/>
    <w:rsid w:val="56EA9B63"/>
    <w:rsid w:val="56F0957D"/>
    <w:rsid w:val="56F74E08"/>
    <w:rsid w:val="56FCFAC2"/>
    <w:rsid w:val="57099E0A"/>
    <w:rsid w:val="570CB540"/>
    <w:rsid w:val="5714BED2"/>
    <w:rsid w:val="5722FB3A"/>
    <w:rsid w:val="5734EFBD"/>
    <w:rsid w:val="575502EA"/>
    <w:rsid w:val="5782C2C7"/>
    <w:rsid w:val="57942880"/>
    <w:rsid w:val="57A4E65B"/>
    <w:rsid w:val="57BC405B"/>
    <w:rsid w:val="57DABAA8"/>
    <w:rsid w:val="57E24B41"/>
    <w:rsid w:val="57EA0AF1"/>
    <w:rsid w:val="57EC0207"/>
    <w:rsid w:val="57F27053"/>
    <w:rsid w:val="57F57E6E"/>
    <w:rsid w:val="58000C2D"/>
    <w:rsid w:val="584A3622"/>
    <w:rsid w:val="585B824B"/>
    <w:rsid w:val="5872CA52"/>
    <w:rsid w:val="5873C16A"/>
    <w:rsid w:val="58808F03"/>
    <w:rsid w:val="58A686F8"/>
    <w:rsid w:val="58A6D7DA"/>
    <w:rsid w:val="58A783FB"/>
    <w:rsid w:val="58AFD07D"/>
    <w:rsid w:val="58C45ABB"/>
    <w:rsid w:val="58CFEE45"/>
    <w:rsid w:val="58DF8039"/>
    <w:rsid w:val="58F0391B"/>
    <w:rsid w:val="58F71311"/>
    <w:rsid w:val="590A7277"/>
    <w:rsid w:val="590E887A"/>
    <w:rsid w:val="5914B19D"/>
    <w:rsid w:val="59204E83"/>
    <w:rsid w:val="5923D94C"/>
    <w:rsid w:val="59253B70"/>
    <w:rsid w:val="593691AC"/>
    <w:rsid w:val="59391E96"/>
    <w:rsid w:val="593DA7D6"/>
    <w:rsid w:val="59402752"/>
    <w:rsid w:val="5958753D"/>
    <w:rsid w:val="595AFDD5"/>
    <w:rsid w:val="596382D3"/>
    <w:rsid w:val="5968AD71"/>
    <w:rsid w:val="59694DC7"/>
    <w:rsid w:val="596A406E"/>
    <w:rsid w:val="597ABA2D"/>
    <w:rsid w:val="59885CAA"/>
    <w:rsid w:val="5988C5A0"/>
    <w:rsid w:val="598D606B"/>
    <w:rsid w:val="599B0829"/>
    <w:rsid w:val="599F0964"/>
    <w:rsid w:val="59A6E1DC"/>
    <w:rsid w:val="59A82063"/>
    <w:rsid w:val="59B2AFC4"/>
    <w:rsid w:val="59B9A784"/>
    <w:rsid w:val="59C5503D"/>
    <w:rsid w:val="59CB6345"/>
    <w:rsid w:val="59CDD694"/>
    <w:rsid w:val="59D868D3"/>
    <w:rsid w:val="59DB0E2E"/>
    <w:rsid w:val="5A00205E"/>
    <w:rsid w:val="5A003D5A"/>
    <w:rsid w:val="5A1D291F"/>
    <w:rsid w:val="5A27E397"/>
    <w:rsid w:val="5A2C1F8D"/>
    <w:rsid w:val="5A35D0C6"/>
    <w:rsid w:val="5A7E4392"/>
    <w:rsid w:val="5A85FB10"/>
    <w:rsid w:val="5A922B64"/>
    <w:rsid w:val="5A98B013"/>
    <w:rsid w:val="5AA2F130"/>
    <w:rsid w:val="5AA928BF"/>
    <w:rsid w:val="5AAF06CF"/>
    <w:rsid w:val="5AB992E8"/>
    <w:rsid w:val="5AC2F224"/>
    <w:rsid w:val="5AC6B0CA"/>
    <w:rsid w:val="5ACDA6B4"/>
    <w:rsid w:val="5AD68397"/>
    <w:rsid w:val="5ADD09B9"/>
    <w:rsid w:val="5AE1FAD1"/>
    <w:rsid w:val="5AFC6520"/>
    <w:rsid w:val="5B015D6F"/>
    <w:rsid w:val="5B2FBBE4"/>
    <w:rsid w:val="5B36C4A0"/>
    <w:rsid w:val="5B46DF05"/>
    <w:rsid w:val="5B500B69"/>
    <w:rsid w:val="5B5AFBD4"/>
    <w:rsid w:val="5B9788CB"/>
    <w:rsid w:val="5BA859F3"/>
    <w:rsid w:val="5BB94DAB"/>
    <w:rsid w:val="5BC2AB3B"/>
    <w:rsid w:val="5BC5AFAF"/>
    <w:rsid w:val="5BCAA7DD"/>
    <w:rsid w:val="5BCC5811"/>
    <w:rsid w:val="5BD66587"/>
    <w:rsid w:val="5BDC18D9"/>
    <w:rsid w:val="5BEEF076"/>
    <w:rsid w:val="5BF1199A"/>
    <w:rsid w:val="5BF79280"/>
    <w:rsid w:val="5BFA9EE2"/>
    <w:rsid w:val="5BFEEC21"/>
    <w:rsid w:val="5C0D27E4"/>
    <w:rsid w:val="5C2D6CCD"/>
    <w:rsid w:val="5C4B2F2C"/>
    <w:rsid w:val="5C732298"/>
    <w:rsid w:val="5C73374B"/>
    <w:rsid w:val="5C8FD8BC"/>
    <w:rsid w:val="5C94DC16"/>
    <w:rsid w:val="5C9F1B55"/>
    <w:rsid w:val="5CB6A4B5"/>
    <w:rsid w:val="5CC0316C"/>
    <w:rsid w:val="5CC31D44"/>
    <w:rsid w:val="5CDE2CA1"/>
    <w:rsid w:val="5CE32736"/>
    <w:rsid w:val="5CE97F5D"/>
    <w:rsid w:val="5D1E98C3"/>
    <w:rsid w:val="5D25CA26"/>
    <w:rsid w:val="5D46FA41"/>
    <w:rsid w:val="5D47F80B"/>
    <w:rsid w:val="5D4ACAC3"/>
    <w:rsid w:val="5D5217FB"/>
    <w:rsid w:val="5D62C7F4"/>
    <w:rsid w:val="5D62F1F5"/>
    <w:rsid w:val="5D677FB9"/>
    <w:rsid w:val="5D74707A"/>
    <w:rsid w:val="5D7575D6"/>
    <w:rsid w:val="5D81D547"/>
    <w:rsid w:val="5D95FA58"/>
    <w:rsid w:val="5D9734EC"/>
    <w:rsid w:val="5DB849D4"/>
    <w:rsid w:val="5DC6674F"/>
    <w:rsid w:val="5DC934AE"/>
    <w:rsid w:val="5DCC35D7"/>
    <w:rsid w:val="5DCD1EE1"/>
    <w:rsid w:val="5DD34236"/>
    <w:rsid w:val="5DDD8A14"/>
    <w:rsid w:val="5DE05939"/>
    <w:rsid w:val="5DE8EA92"/>
    <w:rsid w:val="5DEA776B"/>
    <w:rsid w:val="5DEE6B4D"/>
    <w:rsid w:val="5E2A1528"/>
    <w:rsid w:val="5E32AF48"/>
    <w:rsid w:val="5E41652C"/>
    <w:rsid w:val="5E421DC4"/>
    <w:rsid w:val="5E5031E6"/>
    <w:rsid w:val="5E524B37"/>
    <w:rsid w:val="5E54E460"/>
    <w:rsid w:val="5E64B772"/>
    <w:rsid w:val="5E6A3C7E"/>
    <w:rsid w:val="5E8621FA"/>
    <w:rsid w:val="5E8EFC23"/>
    <w:rsid w:val="5E91D4A4"/>
    <w:rsid w:val="5EA6D433"/>
    <w:rsid w:val="5EB66E3C"/>
    <w:rsid w:val="5EBCED09"/>
    <w:rsid w:val="5EC29B08"/>
    <w:rsid w:val="5ECB5D1A"/>
    <w:rsid w:val="5ECE2B34"/>
    <w:rsid w:val="5EDE33C7"/>
    <w:rsid w:val="5EE55A58"/>
    <w:rsid w:val="5EEDEA55"/>
    <w:rsid w:val="5F018720"/>
    <w:rsid w:val="5F020366"/>
    <w:rsid w:val="5F088FA1"/>
    <w:rsid w:val="5F1B0232"/>
    <w:rsid w:val="5F4182D2"/>
    <w:rsid w:val="5F47A789"/>
    <w:rsid w:val="5F5F4393"/>
    <w:rsid w:val="5F7DC9FE"/>
    <w:rsid w:val="5F7EB4F0"/>
    <w:rsid w:val="5F81A4B8"/>
    <w:rsid w:val="5F881989"/>
    <w:rsid w:val="5F903191"/>
    <w:rsid w:val="5F95FBFB"/>
    <w:rsid w:val="5F971845"/>
    <w:rsid w:val="5F9DF0A0"/>
    <w:rsid w:val="5FD29477"/>
    <w:rsid w:val="5FE2A19C"/>
    <w:rsid w:val="5FEAA1CE"/>
    <w:rsid w:val="5FF668DF"/>
    <w:rsid w:val="600F85C0"/>
    <w:rsid w:val="60182519"/>
    <w:rsid w:val="601B58F7"/>
    <w:rsid w:val="6030DFDA"/>
    <w:rsid w:val="6042A494"/>
    <w:rsid w:val="60445A87"/>
    <w:rsid w:val="60478F9E"/>
    <w:rsid w:val="60709060"/>
    <w:rsid w:val="60846395"/>
    <w:rsid w:val="6094B46F"/>
    <w:rsid w:val="60972D93"/>
    <w:rsid w:val="60AF5075"/>
    <w:rsid w:val="60B2CF66"/>
    <w:rsid w:val="60C626D4"/>
    <w:rsid w:val="60C943AA"/>
    <w:rsid w:val="60D3A51D"/>
    <w:rsid w:val="60DA995E"/>
    <w:rsid w:val="60E9597F"/>
    <w:rsid w:val="60EA7D87"/>
    <w:rsid w:val="60EC3DC8"/>
    <w:rsid w:val="60F6A708"/>
    <w:rsid w:val="610B1543"/>
    <w:rsid w:val="611925BB"/>
    <w:rsid w:val="611E1501"/>
    <w:rsid w:val="61206E47"/>
    <w:rsid w:val="6129FFA2"/>
    <w:rsid w:val="612F44E5"/>
    <w:rsid w:val="61353DE6"/>
    <w:rsid w:val="613F685E"/>
    <w:rsid w:val="6145C51B"/>
    <w:rsid w:val="6166755C"/>
    <w:rsid w:val="616F2A51"/>
    <w:rsid w:val="61A9ADCB"/>
    <w:rsid w:val="61AF8E84"/>
    <w:rsid w:val="61B241B8"/>
    <w:rsid w:val="61B77F4D"/>
    <w:rsid w:val="61D6DCE6"/>
    <w:rsid w:val="61EE250A"/>
    <w:rsid w:val="61F62A6A"/>
    <w:rsid w:val="620AF2A6"/>
    <w:rsid w:val="620D0179"/>
    <w:rsid w:val="620F8D85"/>
    <w:rsid w:val="6211BC0B"/>
    <w:rsid w:val="621DFC65"/>
    <w:rsid w:val="622301D8"/>
    <w:rsid w:val="622B74FF"/>
    <w:rsid w:val="6235F077"/>
    <w:rsid w:val="6237C528"/>
    <w:rsid w:val="624842F3"/>
    <w:rsid w:val="62532D50"/>
    <w:rsid w:val="6270D118"/>
    <w:rsid w:val="62740905"/>
    <w:rsid w:val="627830E4"/>
    <w:rsid w:val="6290BB1F"/>
    <w:rsid w:val="6292B575"/>
    <w:rsid w:val="62AA06F4"/>
    <w:rsid w:val="62CD9710"/>
    <w:rsid w:val="62E1957C"/>
    <w:rsid w:val="62E8CE35"/>
    <w:rsid w:val="62F26825"/>
    <w:rsid w:val="62F63C2E"/>
    <w:rsid w:val="63020814"/>
    <w:rsid w:val="630D6B52"/>
    <w:rsid w:val="6326F856"/>
    <w:rsid w:val="632AC194"/>
    <w:rsid w:val="63608759"/>
    <w:rsid w:val="636D44F0"/>
    <w:rsid w:val="63741B6D"/>
    <w:rsid w:val="63875FCA"/>
    <w:rsid w:val="639C63F7"/>
    <w:rsid w:val="63ACC625"/>
    <w:rsid w:val="63B18306"/>
    <w:rsid w:val="63BF86BD"/>
    <w:rsid w:val="63EBAB84"/>
    <w:rsid w:val="63F5D10D"/>
    <w:rsid w:val="6402529D"/>
    <w:rsid w:val="64034EBC"/>
    <w:rsid w:val="641C61A1"/>
    <w:rsid w:val="642BEEDC"/>
    <w:rsid w:val="6437D422"/>
    <w:rsid w:val="644AD5E7"/>
    <w:rsid w:val="644C0CD1"/>
    <w:rsid w:val="644FD028"/>
    <w:rsid w:val="64581EC1"/>
    <w:rsid w:val="64649F59"/>
    <w:rsid w:val="6467B6BD"/>
    <w:rsid w:val="6467CA50"/>
    <w:rsid w:val="6488568A"/>
    <w:rsid w:val="648DD39D"/>
    <w:rsid w:val="649E4F6E"/>
    <w:rsid w:val="64A2A766"/>
    <w:rsid w:val="64C280ED"/>
    <w:rsid w:val="64CFF6BE"/>
    <w:rsid w:val="64D7649B"/>
    <w:rsid w:val="64D9D10C"/>
    <w:rsid w:val="64E400C6"/>
    <w:rsid w:val="64FBE1A4"/>
    <w:rsid w:val="65068972"/>
    <w:rsid w:val="6514201A"/>
    <w:rsid w:val="653C57CD"/>
    <w:rsid w:val="65412CF9"/>
    <w:rsid w:val="65432018"/>
    <w:rsid w:val="65873871"/>
    <w:rsid w:val="658BCF3A"/>
    <w:rsid w:val="65AD7FC6"/>
    <w:rsid w:val="65AF4382"/>
    <w:rsid w:val="65C9903D"/>
    <w:rsid w:val="65CCD9D9"/>
    <w:rsid w:val="65D44ECC"/>
    <w:rsid w:val="661D7782"/>
    <w:rsid w:val="6635F397"/>
    <w:rsid w:val="66378F01"/>
    <w:rsid w:val="6663D979"/>
    <w:rsid w:val="666A9BA1"/>
    <w:rsid w:val="6676EC94"/>
    <w:rsid w:val="667D13B2"/>
    <w:rsid w:val="667E7B4F"/>
    <w:rsid w:val="66961478"/>
    <w:rsid w:val="66A0231F"/>
    <w:rsid w:val="66ABBC2F"/>
    <w:rsid w:val="66AD8809"/>
    <w:rsid w:val="66BAB493"/>
    <w:rsid w:val="66C9C4E1"/>
    <w:rsid w:val="66EA1B7D"/>
    <w:rsid w:val="66ED6873"/>
    <w:rsid w:val="66F132BD"/>
    <w:rsid w:val="66F56117"/>
    <w:rsid w:val="6710C32A"/>
    <w:rsid w:val="671BD2D4"/>
    <w:rsid w:val="6729E67D"/>
    <w:rsid w:val="672AE50D"/>
    <w:rsid w:val="674FE3F3"/>
    <w:rsid w:val="675063CD"/>
    <w:rsid w:val="6759DCAB"/>
    <w:rsid w:val="67793D3D"/>
    <w:rsid w:val="677BCDB8"/>
    <w:rsid w:val="678BC78D"/>
    <w:rsid w:val="67BE2CF5"/>
    <w:rsid w:val="67CD9EC8"/>
    <w:rsid w:val="67EC20E7"/>
    <w:rsid w:val="67F62DF9"/>
    <w:rsid w:val="680BAC25"/>
    <w:rsid w:val="68137325"/>
    <w:rsid w:val="68245F2A"/>
    <w:rsid w:val="68276950"/>
    <w:rsid w:val="682E6433"/>
    <w:rsid w:val="682E6A28"/>
    <w:rsid w:val="68348E1C"/>
    <w:rsid w:val="6836080A"/>
    <w:rsid w:val="6836A994"/>
    <w:rsid w:val="683BA1C2"/>
    <w:rsid w:val="685875F4"/>
    <w:rsid w:val="6858C57D"/>
    <w:rsid w:val="686D8CDA"/>
    <w:rsid w:val="686EC141"/>
    <w:rsid w:val="687E517A"/>
    <w:rsid w:val="687F1BED"/>
    <w:rsid w:val="68AD032C"/>
    <w:rsid w:val="68BF10A7"/>
    <w:rsid w:val="68BFF4E3"/>
    <w:rsid w:val="68CE4A0B"/>
    <w:rsid w:val="68CEB3FE"/>
    <w:rsid w:val="68D05173"/>
    <w:rsid w:val="68DB7B2A"/>
    <w:rsid w:val="68E8A7BA"/>
    <w:rsid w:val="691BAAE6"/>
    <w:rsid w:val="69276285"/>
    <w:rsid w:val="693BA01A"/>
    <w:rsid w:val="69468427"/>
    <w:rsid w:val="69629513"/>
    <w:rsid w:val="6962A446"/>
    <w:rsid w:val="696A0F57"/>
    <w:rsid w:val="696D96FE"/>
    <w:rsid w:val="69888D95"/>
    <w:rsid w:val="69A35416"/>
    <w:rsid w:val="69A72E56"/>
    <w:rsid w:val="69ACC6EE"/>
    <w:rsid w:val="69B1CAAF"/>
    <w:rsid w:val="69BAE49F"/>
    <w:rsid w:val="69DBD4CC"/>
    <w:rsid w:val="6A062EC9"/>
    <w:rsid w:val="6A092C9E"/>
    <w:rsid w:val="6A0AEEBA"/>
    <w:rsid w:val="6A0DE52F"/>
    <w:rsid w:val="6A20EEEE"/>
    <w:rsid w:val="6A32ABAE"/>
    <w:rsid w:val="6A3EC0BF"/>
    <w:rsid w:val="6A6A1A6C"/>
    <w:rsid w:val="6A6DE013"/>
    <w:rsid w:val="6A748E60"/>
    <w:rsid w:val="6A7AA5D4"/>
    <w:rsid w:val="6A8D7E90"/>
    <w:rsid w:val="6AAB80F4"/>
    <w:rsid w:val="6AB0964E"/>
    <w:rsid w:val="6AB695A8"/>
    <w:rsid w:val="6ABF87CD"/>
    <w:rsid w:val="6ABFB123"/>
    <w:rsid w:val="6AC42170"/>
    <w:rsid w:val="6ACDC4CC"/>
    <w:rsid w:val="6ADA3F0F"/>
    <w:rsid w:val="6AEE8476"/>
    <w:rsid w:val="6B546A91"/>
    <w:rsid w:val="6B5EF191"/>
    <w:rsid w:val="6B6707CC"/>
    <w:rsid w:val="6B6E705B"/>
    <w:rsid w:val="6B76F084"/>
    <w:rsid w:val="6B7DA912"/>
    <w:rsid w:val="6B91803B"/>
    <w:rsid w:val="6B966092"/>
    <w:rsid w:val="6BA0D9B2"/>
    <w:rsid w:val="6BA585FD"/>
    <w:rsid w:val="6BB0DDC0"/>
    <w:rsid w:val="6BB87FA1"/>
    <w:rsid w:val="6BBDB374"/>
    <w:rsid w:val="6BC263CE"/>
    <w:rsid w:val="6BC77C0C"/>
    <w:rsid w:val="6BD35ED8"/>
    <w:rsid w:val="6BF92D0F"/>
    <w:rsid w:val="6C103363"/>
    <w:rsid w:val="6C15FFE9"/>
    <w:rsid w:val="6C2DB275"/>
    <w:rsid w:val="6C36FDF3"/>
    <w:rsid w:val="6C3D6C66"/>
    <w:rsid w:val="6C535AA6"/>
    <w:rsid w:val="6C5863F6"/>
    <w:rsid w:val="6C61646F"/>
    <w:rsid w:val="6C65E74E"/>
    <w:rsid w:val="6C6B33F7"/>
    <w:rsid w:val="6C72896F"/>
    <w:rsid w:val="6C790DEB"/>
    <w:rsid w:val="6C7DE1DD"/>
    <w:rsid w:val="6CA3DD0A"/>
    <w:rsid w:val="6CC2623C"/>
    <w:rsid w:val="6CCC7438"/>
    <w:rsid w:val="6CE58223"/>
    <w:rsid w:val="6CEC929F"/>
    <w:rsid w:val="6CF141FC"/>
    <w:rsid w:val="6CF8258D"/>
    <w:rsid w:val="6D0159D1"/>
    <w:rsid w:val="6D061496"/>
    <w:rsid w:val="6D0F45B6"/>
    <w:rsid w:val="6D2618B3"/>
    <w:rsid w:val="6D437EB0"/>
    <w:rsid w:val="6D4E72EA"/>
    <w:rsid w:val="6D64E004"/>
    <w:rsid w:val="6D6DF8E6"/>
    <w:rsid w:val="6D7F9F4C"/>
    <w:rsid w:val="6D897B60"/>
    <w:rsid w:val="6D982BE2"/>
    <w:rsid w:val="6DA58A55"/>
    <w:rsid w:val="6DB38E85"/>
    <w:rsid w:val="6DBFD727"/>
    <w:rsid w:val="6DC8B5BF"/>
    <w:rsid w:val="6DD81F85"/>
    <w:rsid w:val="6DEC12C1"/>
    <w:rsid w:val="6E03BBED"/>
    <w:rsid w:val="6E091FD8"/>
    <w:rsid w:val="6E13AA5F"/>
    <w:rsid w:val="6E1A2CC0"/>
    <w:rsid w:val="6E1B1F3B"/>
    <w:rsid w:val="6E254B36"/>
    <w:rsid w:val="6E2AF367"/>
    <w:rsid w:val="6E362F32"/>
    <w:rsid w:val="6E55C294"/>
    <w:rsid w:val="6E5ED27A"/>
    <w:rsid w:val="6E635CA1"/>
    <w:rsid w:val="6E9F2EB6"/>
    <w:rsid w:val="6EAA98CE"/>
    <w:rsid w:val="6EB3EA17"/>
    <w:rsid w:val="6EBE5D28"/>
    <w:rsid w:val="6EC5B275"/>
    <w:rsid w:val="6EC64C04"/>
    <w:rsid w:val="6EFD0B3B"/>
    <w:rsid w:val="6EFD6494"/>
    <w:rsid w:val="6F2ED1CA"/>
    <w:rsid w:val="6F372371"/>
    <w:rsid w:val="6F47D425"/>
    <w:rsid w:val="6F63D1A4"/>
    <w:rsid w:val="6F6BA8D7"/>
    <w:rsid w:val="6F6E3913"/>
    <w:rsid w:val="6F70D3D6"/>
    <w:rsid w:val="6F81455F"/>
    <w:rsid w:val="6F87DBBC"/>
    <w:rsid w:val="6F898F69"/>
    <w:rsid w:val="6F905852"/>
    <w:rsid w:val="6FA3BA8A"/>
    <w:rsid w:val="6FA531FE"/>
    <w:rsid w:val="6FA883BE"/>
    <w:rsid w:val="6FA9EE26"/>
    <w:rsid w:val="6FAA0831"/>
    <w:rsid w:val="6FB24426"/>
    <w:rsid w:val="6FB781F8"/>
    <w:rsid w:val="6FBA0B02"/>
    <w:rsid w:val="6FBAEAB4"/>
    <w:rsid w:val="6FC666B0"/>
    <w:rsid w:val="6FC708F0"/>
    <w:rsid w:val="6FD20C76"/>
    <w:rsid w:val="6FE28B56"/>
    <w:rsid w:val="6FE6D46F"/>
    <w:rsid w:val="6FE7DC6A"/>
    <w:rsid w:val="6FEB0D65"/>
    <w:rsid w:val="6FF476AC"/>
    <w:rsid w:val="6FFB8E56"/>
    <w:rsid w:val="7007451A"/>
    <w:rsid w:val="70196502"/>
    <w:rsid w:val="701C3BC9"/>
    <w:rsid w:val="701C4ADA"/>
    <w:rsid w:val="701D37E8"/>
    <w:rsid w:val="701E6A4A"/>
    <w:rsid w:val="703BD403"/>
    <w:rsid w:val="703FA001"/>
    <w:rsid w:val="70478D87"/>
    <w:rsid w:val="70588EF3"/>
    <w:rsid w:val="705DEF97"/>
    <w:rsid w:val="70807024"/>
    <w:rsid w:val="7087B0BB"/>
    <w:rsid w:val="708D0B34"/>
    <w:rsid w:val="70B44762"/>
    <w:rsid w:val="70C2BBF1"/>
    <w:rsid w:val="70C7A8CF"/>
    <w:rsid w:val="70EDB6BA"/>
    <w:rsid w:val="71094ECA"/>
    <w:rsid w:val="7123044C"/>
    <w:rsid w:val="71271BFD"/>
    <w:rsid w:val="71371EC3"/>
    <w:rsid w:val="713A1531"/>
    <w:rsid w:val="714C8B51"/>
    <w:rsid w:val="715C0C0D"/>
    <w:rsid w:val="716828C0"/>
    <w:rsid w:val="716AC787"/>
    <w:rsid w:val="716C5A6E"/>
    <w:rsid w:val="7185C1A5"/>
    <w:rsid w:val="7191E181"/>
    <w:rsid w:val="71A20A5C"/>
    <w:rsid w:val="71A3157B"/>
    <w:rsid w:val="71B9A7BB"/>
    <w:rsid w:val="71CB089B"/>
    <w:rsid w:val="71D6406C"/>
    <w:rsid w:val="71F01F28"/>
    <w:rsid w:val="71F56353"/>
    <w:rsid w:val="71F6F2D9"/>
    <w:rsid w:val="7214B784"/>
    <w:rsid w:val="72185FCE"/>
    <w:rsid w:val="72201A51"/>
    <w:rsid w:val="723D63B6"/>
    <w:rsid w:val="724F9015"/>
    <w:rsid w:val="727E4A3F"/>
    <w:rsid w:val="72829DA7"/>
    <w:rsid w:val="72913DB4"/>
    <w:rsid w:val="72985C14"/>
    <w:rsid w:val="729D60DF"/>
    <w:rsid w:val="72A81345"/>
    <w:rsid w:val="72A9A78C"/>
    <w:rsid w:val="72D31535"/>
    <w:rsid w:val="72DB0C58"/>
    <w:rsid w:val="72ECFACA"/>
    <w:rsid w:val="72EE0D97"/>
    <w:rsid w:val="7306B7A9"/>
    <w:rsid w:val="73101C86"/>
    <w:rsid w:val="7313CC66"/>
    <w:rsid w:val="7322AE27"/>
    <w:rsid w:val="73357B6C"/>
    <w:rsid w:val="7350A67F"/>
    <w:rsid w:val="7352CF5E"/>
    <w:rsid w:val="73562214"/>
    <w:rsid w:val="73678EEB"/>
    <w:rsid w:val="73762E6C"/>
    <w:rsid w:val="73871E55"/>
    <w:rsid w:val="7393E8B2"/>
    <w:rsid w:val="73A1BC24"/>
    <w:rsid w:val="73BC2D93"/>
    <w:rsid w:val="73C57601"/>
    <w:rsid w:val="73DC0E13"/>
    <w:rsid w:val="73FEF3FB"/>
    <w:rsid w:val="74060193"/>
    <w:rsid w:val="740A22DE"/>
    <w:rsid w:val="741D6C7D"/>
    <w:rsid w:val="7421C9DA"/>
    <w:rsid w:val="742C294D"/>
    <w:rsid w:val="743B89A6"/>
    <w:rsid w:val="7443E3A6"/>
    <w:rsid w:val="74502381"/>
    <w:rsid w:val="745F0286"/>
    <w:rsid w:val="746D0787"/>
    <w:rsid w:val="746F5C35"/>
    <w:rsid w:val="7475FF62"/>
    <w:rsid w:val="747CF1FB"/>
    <w:rsid w:val="7482B023"/>
    <w:rsid w:val="74A0D402"/>
    <w:rsid w:val="74A921E0"/>
    <w:rsid w:val="74AA2153"/>
    <w:rsid w:val="74B6122C"/>
    <w:rsid w:val="74BC2B9F"/>
    <w:rsid w:val="74BE7E88"/>
    <w:rsid w:val="74D78028"/>
    <w:rsid w:val="74DC83E9"/>
    <w:rsid w:val="74DFA716"/>
    <w:rsid w:val="74E5AF16"/>
    <w:rsid w:val="74E72BB7"/>
    <w:rsid w:val="74EE7F94"/>
    <w:rsid w:val="74F9DA2B"/>
    <w:rsid w:val="750E00AE"/>
    <w:rsid w:val="7515C9C9"/>
    <w:rsid w:val="7542E3F9"/>
    <w:rsid w:val="7547BBF8"/>
    <w:rsid w:val="7554D14E"/>
    <w:rsid w:val="755A364C"/>
    <w:rsid w:val="75636FBF"/>
    <w:rsid w:val="7588B28C"/>
    <w:rsid w:val="759DED4C"/>
    <w:rsid w:val="75BA8B9A"/>
    <w:rsid w:val="75DFB407"/>
    <w:rsid w:val="75F1157E"/>
    <w:rsid w:val="75F9ACF6"/>
    <w:rsid w:val="75FADBE6"/>
    <w:rsid w:val="761DC1CE"/>
    <w:rsid w:val="76219A92"/>
    <w:rsid w:val="7624C87E"/>
    <w:rsid w:val="762AAB21"/>
    <w:rsid w:val="762DCEEE"/>
    <w:rsid w:val="76339165"/>
    <w:rsid w:val="764766CA"/>
    <w:rsid w:val="764B1F4D"/>
    <w:rsid w:val="766D9242"/>
    <w:rsid w:val="76708FD4"/>
    <w:rsid w:val="768B4A7C"/>
    <w:rsid w:val="76918BB2"/>
    <w:rsid w:val="769469C0"/>
    <w:rsid w:val="769F2FAD"/>
    <w:rsid w:val="76A6620A"/>
    <w:rsid w:val="76B5AAB3"/>
    <w:rsid w:val="76E136B7"/>
    <w:rsid w:val="76E929BB"/>
    <w:rsid w:val="76F8348A"/>
    <w:rsid w:val="76FCA30E"/>
    <w:rsid w:val="770BF868"/>
    <w:rsid w:val="772BB3B6"/>
    <w:rsid w:val="7735FD45"/>
    <w:rsid w:val="77388F2F"/>
    <w:rsid w:val="773D0ADD"/>
    <w:rsid w:val="7741C3A0"/>
    <w:rsid w:val="778BAE21"/>
    <w:rsid w:val="778C9375"/>
    <w:rsid w:val="77959018"/>
    <w:rsid w:val="77A4B8AC"/>
    <w:rsid w:val="77AA4630"/>
    <w:rsid w:val="77B135D5"/>
    <w:rsid w:val="77BD8093"/>
    <w:rsid w:val="77C06BED"/>
    <w:rsid w:val="77C5641B"/>
    <w:rsid w:val="77CA2F2B"/>
    <w:rsid w:val="77CE9644"/>
    <w:rsid w:val="77D9478A"/>
    <w:rsid w:val="77E8D44F"/>
    <w:rsid w:val="77F61F4A"/>
    <w:rsid w:val="77FB2F1F"/>
    <w:rsid w:val="77FF7BA9"/>
    <w:rsid w:val="781BE78C"/>
    <w:rsid w:val="7824649C"/>
    <w:rsid w:val="7827B13B"/>
    <w:rsid w:val="782B8A34"/>
    <w:rsid w:val="78305BAE"/>
    <w:rsid w:val="7843B6E2"/>
    <w:rsid w:val="78455570"/>
    <w:rsid w:val="784D002F"/>
    <w:rsid w:val="785E4AC8"/>
    <w:rsid w:val="78609956"/>
    <w:rsid w:val="7866345D"/>
    <w:rsid w:val="78707282"/>
    <w:rsid w:val="78759DD0"/>
    <w:rsid w:val="7879261A"/>
    <w:rsid w:val="787C87E7"/>
    <w:rsid w:val="78808B38"/>
    <w:rsid w:val="7886A14B"/>
    <w:rsid w:val="78A3FA1A"/>
    <w:rsid w:val="78A65E99"/>
    <w:rsid w:val="78BB3733"/>
    <w:rsid w:val="78EAD328"/>
    <w:rsid w:val="791A9E65"/>
    <w:rsid w:val="7925D589"/>
    <w:rsid w:val="793A8063"/>
    <w:rsid w:val="794219D6"/>
    <w:rsid w:val="795FCBAF"/>
    <w:rsid w:val="7965EBE3"/>
    <w:rsid w:val="797BC50D"/>
    <w:rsid w:val="797C4082"/>
    <w:rsid w:val="7981463E"/>
    <w:rsid w:val="79939051"/>
    <w:rsid w:val="79B8453C"/>
    <w:rsid w:val="79BB0181"/>
    <w:rsid w:val="79C034FD"/>
    <w:rsid w:val="79C92F2F"/>
    <w:rsid w:val="79F664BD"/>
    <w:rsid w:val="7A163650"/>
    <w:rsid w:val="7A190F6F"/>
    <w:rsid w:val="7A2C2855"/>
    <w:rsid w:val="7A66D4D9"/>
    <w:rsid w:val="7A6734EB"/>
    <w:rsid w:val="7A7B0D88"/>
    <w:rsid w:val="7A99FCCD"/>
    <w:rsid w:val="7ACB1C08"/>
    <w:rsid w:val="7ACEEF19"/>
    <w:rsid w:val="7AD4D8CE"/>
    <w:rsid w:val="7ADED596"/>
    <w:rsid w:val="7B008485"/>
    <w:rsid w:val="7B06BA57"/>
    <w:rsid w:val="7B13B337"/>
    <w:rsid w:val="7B171A02"/>
    <w:rsid w:val="7B1721CE"/>
    <w:rsid w:val="7B22F5D0"/>
    <w:rsid w:val="7B273E44"/>
    <w:rsid w:val="7B2DC00C"/>
    <w:rsid w:val="7B347B73"/>
    <w:rsid w:val="7B5C343C"/>
    <w:rsid w:val="7B5C9436"/>
    <w:rsid w:val="7B8545FA"/>
    <w:rsid w:val="7B89F15B"/>
    <w:rsid w:val="7BA30613"/>
    <w:rsid w:val="7BB206B1"/>
    <w:rsid w:val="7BBAFF80"/>
    <w:rsid w:val="7BC1CCB3"/>
    <w:rsid w:val="7BC347B6"/>
    <w:rsid w:val="7BC4E059"/>
    <w:rsid w:val="7BC6369D"/>
    <w:rsid w:val="7BDA0CE9"/>
    <w:rsid w:val="7BE430FA"/>
    <w:rsid w:val="7C072E29"/>
    <w:rsid w:val="7C0D3689"/>
    <w:rsid w:val="7C1534C3"/>
    <w:rsid w:val="7C1FFFBE"/>
    <w:rsid w:val="7C35EB1B"/>
    <w:rsid w:val="7C4AF628"/>
    <w:rsid w:val="7C4FA99D"/>
    <w:rsid w:val="7C509D32"/>
    <w:rsid w:val="7C53E21B"/>
    <w:rsid w:val="7C6201A5"/>
    <w:rsid w:val="7C68092E"/>
    <w:rsid w:val="7C6CA743"/>
    <w:rsid w:val="7C6D7B6D"/>
    <w:rsid w:val="7C785775"/>
    <w:rsid w:val="7CA31130"/>
    <w:rsid w:val="7CA84D72"/>
    <w:rsid w:val="7CB06810"/>
    <w:rsid w:val="7CB86FB7"/>
    <w:rsid w:val="7CD33AF7"/>
    <w:rsid w:val="7CE09131"/>
    <w:rsid w:val="7CEB0AAA"/>
    <w:rsid w:val="7CEFDC68"/>
    <w:rsid w:val="7CF8F7E3"/>
    <w:rsid w:val="7D070498"/>
    <w:rsid w:val="7D18D399"/>
    <w:rsid w:val="7D1F1CEF"/>
    <w:rsid w:val="7D233E71"/>
    <w:rsid w:val="7D42DCEE"/>
    <w:rsid w:val="7D4F612E"/>
    <w:rsid w:val="7D57498B"/>
    <w:rsid w:val="7D578291"/>
    <w:rsid w:val="7D6105A3"/>
    <w:rsid w:val="7D74EDFC"/>
    <w:rsid w:val="7D7B369F"/>
    <w:rsid w:val="7D936390"/>
    <w:rsid w:val="7D94C5E2"/>
    <w:rsid w:val="7DA19CAA"/>
    <w:rsid w:val="7DA377EE"/>
    <w:rsid w:val="7DA7E34D"/>
    <w:rsid w:val="7DA866FD"/>
    <w:rsid w:val="7DAFBC05"/>
    <w:rsid w:val="7DBFAC92"/>
    <w:rsid w:val="7DC5018D"/>
    <w:rsid w:val="7DC6AC83"/>
    <w:rsid w:val="7DD3DE62"/>
    <w:rsid w:val="7DDFA4DE"/>
    <w:rsid w:val="7DE1D8F3"/>
    <w:rsid w:val="7E022C3A"/>
    <w:rsid w:val="7E028446"/>
    <w:rsid w:val="7E13927C"/>
    <w:rsid w:val="7E15EE18"/>
    <w:rsid w:val="7E24CA93"/>
    <w:rsid w:val="7E41966E"/>
    <w:rsid w:val="7E4E7B27"/>
    <w:rsid w:val="7E55FB5B"/>
    <w:rsid w:val="7E66DAE5"/>
    <w:rsid w:val="7E7B0A32"/>
    <w:rsid w:val="7E7D75E6"/>
    <w:rsid w:val="7E7DFE4D"/>
    <w:rsid w:val="7E8E3D05"/>
    <w:rsid w:val="7E91991F"/>
    <w:rsid w:val="7EABA1EB"/>
    <w:rsid w:val="7EBFA3C9"/>
    <w:rsid w:val="7ED14F43"/>
    <w:rsid w:val="7EEC8092"/>
    <w:rsid w:val="7EF2F0D2"/>
    <w:rsid w:val="7F0EAA3B"/>
    <w:rsid w:val="7F109323"/>
    <w:rsid w:val="7F432FA1"/>
    <w:rsid w:val="7F45DE5C"/>
    <w:rsid w:val="7F4C4B1C"/>
    <w:rsid w:val="7F5F434C"/>
    <w:rsid w:val="7F63E336"/>
    <w:rsid w:val="7F69909A"/>
    <w:rsid w:val="7F7FE267"/>
    <w:rsid w:val="7F97C0D8"/>
    <w:rsid w:val="7FA07F3F"/>
    <w:rsid w:val="7FA51C2F"/>
    <w:rsid w:val="7FACE119"/>
    <w:rsid w:val="7FAECCD9"/>
    <w:rsid w:val="7FC429EE"/>
    <w:rsid w:val="7FCD4A02"/>
    <w:rsid w:val="7FD8AAD7"/>
    <w:rsid w:val="7FDB24E8"/>
    <w:rsid w:val="7FF1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0B778A"/>
  <w15:chartTrackingRefBased/>
  <w15:docId w15:val="{E94F9F2F-D4EE-4F6F-96A4-2A3C4F843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314"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2D3314"/>
    <w:rPr>
      <w:rFonts w:eastAsia="Calibri"/>
    </w:rPr>
  </w:style>
  <w:style w:type="character" w:customStyle="1" w:styleId="FootnoteTextChar">
    <w:name w:val="Footnote Text Char"/>
    <w:link w:val="FootnoteText"/>
    <w:uiPriority w:val="99"/>
    <w:rsid w:val="002D3314"/>
    <w:rPr>
      <w:rFonts w:eastAsia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53B7"/>
    <w:rPr>
      <w:b/>
      <w:bCs/>
    </w:rPr>
  </w:style>
  <w:style w:type="paragraph" w:styleId="Revision">
    <w:name w:val="Revision"/>
    <w:hidden/>
    <w:uiPriority w:val="99"/>
    <w:semiHidden/>
    <w:rsid w:val="00A42F2F"/>
  </w:style>
  <w:style w:type="character" w:customStyle="1" w:styleId="HeaderChar">
    <w:name w:val="Header Char"/>
    <w:basedOn w:val="DefaultParagraphFont"/>
    <w:link w:val="Header"/>
    <w:rsid w:val="00BD061A"/>
  </w:style>
  <w:style w:type="character" w:styleId="FollowedHyperlink">
    <w:name w:val="FollowedHyperlink"/>
    <w:basedOn w:val="DefaultParagraphFont"/>
    <w:rsid w:val="00BA1B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s xmlns="af85011f-1e35-4085-838f-d96c3e1e3fa1" xsi:nil="true"/>
    <SharedWithUsers xmlns="c6a5cb59-9662-4a6c-b451-705cf73c7c41">
      <UserInfo>
        <DisplayName>Thomas Gleeson</DisplayName>
        <AccountId>14</AccountId>
        <AccountType/>
      </UserInfo>
      <UserInfo>
        <DisplayName>Connie Corona</DisplayName>
        <AccountId>12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31C203C7B9274D8367136AD2EB602D" ma:contentTypeVersion="9" ma:contentTypeDescription="Create a new document." ma:contentTypeScope="" ma:versionID="ca51c6e927f90340ed1196f20881d47b">
  <xsd:schema xmlns:xsd="http://www.w3.org/2001/XMLSchema" xmlns:xs="http://www.w3.org/2001/XMLSchema" xmlns:p="http://schemas.microsoft.com/office/2006/metadata/properties" xmlns:ns2="af85011f-1e35-4085-838f-d96c3e1e3fa1" xmlns:ns3="c6a5cb59-9662-4a6c-b451-705cf73c7c41" targetNamespace="http://schemas.microsoft.com/office/2006/metadata/properties" ma:root="true" ma:fieldsID="6037ce1653d134019ed06a74f4c5c44b" ns2:_="" ns3:_="">
    <xsd:import namespace="af85011f-1e35-4085-838f-d96c3e1e3fa1"/>
    <xsd:import namespace="c6a5cb59-9662-4a6c-b451-705cf73c7c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5011f-1e35-4085-838f-d96c3e1e3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etails" ma:index="10" nillable="true" ma:displayName="Details " ma:format="Dropdown" ma:internalName="Details">
      <xsd:simpleType>
        <xsd:restriction base="dms:Note">
          <xsd:maxLength value="255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5cb59-9662-4a6c-b451-705cf73c7c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5972AE-2698-432E-939F-5C25701A74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98AB3-A713-4619-8AEC-A2BFE31956EF}">
  <ds:schemaRefs>
    <ds:schemaRef ds:uri="http://schemas.microsoft.com/office/2006/metadata/properties"/>
    <ds:schemaRef ds:uri="http://schemas.microsoft.com/office/infopath/2007/PartnerControls"/>
    <ds:schemaRef ds:uri="af85011f-1e35-4085-838f-d96c3e1e3fa1"/>
    <ds:schemaRef ds:uri="c6a5cb59-9662-4a6c-b451-705cf73c7c41"/>
  </ds:schemaRefs>
</ds:datastoreItem>
</file>

<file path=customXml/itemProps3.xml><?xml version="1.0" encoding="utf-8"?>
<ds:datastoreItem xmlns:ds="http://schemas.openxmlformats.org/officeDocument/2006/customXml" ds:itemID="{3CC8FBE5-C91C-46E1-B042-C03780444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85011f-1e35-4085-838f-d96c3e1e3fa1"/>
    <ds:schemaRef ds:uri="c6a5cb59-9662-4a6c-b451-705cf73c7c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42AA73-00EC-4545-83D2-641B16FFA3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23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R. Floyd Walker</dc:creator>
  <cp:keywords/>
  <cp:lastModifiedBy>HB</cp:lastModifiedBy>
  <cp:revision>5</cp:revision>
  <cp:lastPrinted>2014-10-23T11:41:00Z</cp:lastPrinted>
  <dcterms:created xsi:type="dcterms:W3CDTF">2022-11-10T21:50:00Z</dcterms:created>
  <dcterms:modified xsi:type="dcterms:W3CDTF">2022-11-10T22:14:00Z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0x0101003B31C203C7B9274D8367136AD2EB602D</vt:lpwstr>
  </property>
</Properties>
</file>